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5F" w:rsidRPr="00871E43" w:rsidRDefault="0085785F" w:rsidP="007B0627">
      <w:pPr>
        <w:autoSpaceDE w:val="0"/>
        <w:autoSpaceDN w:val="0"/>
        <w:adjustRightInd w:val="0"/>
        <w:spacing w:after="0"/>
        <w:ind w:left="9912" w:firstLine="708"/>
        <w:rPr>
          <w:rFonts w:ascii="Times New Roman" w:hAnsi="Times New Roman"/>
          <w:sz w:val="20"/>
          <w:szCs w:val="20"/>
        </w:rPr>
      </w:pPr>
      <w:r w:rsidRPr="00871E43"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ab/>
      </w:r>
      <w:r w:rsidRPr="00871E43">
        <w:rPr>
          <w:rFonts w:ascii="Times New Roman" w:hAnsi="Times New Roman"/>
          <w:sz w:val="20"/>
          <w:szCs w:val="20"/>
        </w:rPr>
        <w:t xml:space="preserve">     Приложение № 1 к постановлению </w:t>
      </w:r>
    </w:p>
    <w:p w:rsidR="0085785F" w:rsidRPr="00871E43" w:rsidRDefault="0085785F" w:rsidP="007B0627">
      <w:pPr>
        <w:autoSpaceDE w:val="0"/>
        <w:autoSpaceDN w:val="0"/>
        <w:adjustRightInd w:val="0"/>
        <w:spacing w:after="0"/>
        <w:ind w:left="10620"/>
        <w:jc w:val="center"/>
        <w:rPr>
          <w:rFonts w:ascii="Times New Roman" w:hAnsi="Times New Roman"/>
          <w:sz w:val="20"/>
          <w:szCs w:val="20"/>
        </w:rPr>
      </w:pPr>
      <w:r w:rsidRPr="00871E43">
        <w:rPr>
          <w:rFonts w:ascii="Times New Roman" w:hAnsi="Times New Roman"/>
          <w:sz w:val="20"/>
          <w:szCs w:val="20"/>
        </w:rPr>
        <w:t xml:space="preserve">Главы Талдомского муниципального </w:t>
      </w:r>
    </w:p>
    <w:p w:rsidR="0085785F" w:rsidRDefault="0085785F" w:rsidP="007B0627">
      <w:pPr>
        <w:autoSpaceDE w:val="0"/>
        <w:autoSpaceDN w:val="0"/>
        <w:adjustRightInd w:val="0"/>
        <w:spacing w:after="0"/>
        <w:ind w:left="9204" w:firstLine="708"/>
        <w:jc w:val="center"/>
        <w:rPr>
          <w:rFonts w:ascii="Times New Roman" w:hAnsi="Times New Roman"/>
          <w:sz w:val="20"/>
          <w:szCs w:val="20"/>
        </w:rPr>
      </w:pPr>
      <w:r w:rsidRPr="00871E43">
        <w:rPr>
          <w:rFonts w:ascii="Times New Roman" w:hAnsi="Times New Roman"/>
          <w:sz w:val="20"/>
          <w:szCs w:val="20"/>
        </w:rPr>
        <w:t>района Московской области</w:t>
      </w:r>
    </w:p>
    <w:p w:rsidR="0085785F" w:rsidRPr="00871E43" w:rsidRDefault="0085785F" w:rsidP="005D5D8A">
      <w:pPr>
        <w:autoSpaceDE w:val="0"/>
        <w:autoSpaceDN w:val="0"/>
        <w:adjustRightInd w:val="0"/>
        <w:spacing w:after="0"/>
        <w:ind w:left="9204" w:firstLine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№ 2950 от 31.12.2015 года</w:t>
      </w:r>
    </w:p>
    <w:p w:rsidR="0085785F" w:rsidRDefault="0085785F" w:rsidP="009474CC">
      <w:pPr>
        <w:jc w:val="center"/>
        <w:rPr>
          <w:rFonts w:ascii="Times New Roman" w:hAnsi="Times New Roman"/>
          <w:sz w:val="20"/>
          <w:szCs w:val="20"/>
        </w:rPr>
      </w:pPr>
    </w:p>
    <w:p w:rsidR="0085785F" w:rsidRPr="00871E43" w:rsidRDefault="0085785F" w:rsidP="009474CC">
      <w:pPr>
        <w:jc w:val="center"/>
        <w:rPr>
          <w:rFonts w:ascii="Times New Roman" w:hAnsi="Times New Roman"/>
          <w:sz w:val="20"/>
          <w:szCs w:val="20"/>
        </w:rPr>
      </w:pPr>
      <w:r w:rsidRPr="00871E43">
        <w:rPr>
          <w:rFonts w:ascii="Times New Roman" w:hAnsi="Times New Roman"/>
          <w:sz w:val="20"/>
          <w:szCs w:val="20"/>
        </w:rPr>
        <w:t>Таблицы изменений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"/>
        <w:gridCol w:w="430"/>
        <w:gridCol w:w="1963"/>
        <w:gridCol w:w="11515"/>
        <w:gridCol w:w="1963"/>
      </w:tblGrid>
      <w:tr w:rsidR="0085785F" w:rsidRPr="00871E43" w:rsidTr="0089371E">
        <w:tc>
          <w:tcPr>
            <w:tcW w:w="479" w:type="dxa"/>
            <w:gridSpan w:val="2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63" w:type="dxa"/>
          </w:tcPr>
          <w:p w:rsidR="0085785F" w:rsidRDefault="0085785F" w:rsidP="00DF32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DF32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Часть, р</w:t>
            </w:r>
            <w:bookmarkStart w:id="0" w:name="_GoBack"/>
            <w:bookmarkEnd w:id="0"/>
            <w:r w:rsidRPr="00871E43">
              <w:rPr>
                <w:rFonts w:ascii="Times New Roman" w:hAnsi="Times New Roman"/>
                <w:sz w:val="20"/>
                <w:szCs w:val="20"/>
              </w:rPr>
              <w:t>аздел (пункт) программы (подпрограммы), в который вносятся изменения</w:t>
            </w:r>
          </w:p>
          <w:p w:rsidR="0085785F" w:rsidRPr="00871E43" w:rsidRDefault="0085785F" w:rsidP="00DF32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Предлагаемые изменения  </w:t>
            </w:r>
          </w:p>
        </w:tc>
        <w:tc>
          <w:tcPr>
            <w:tcW w:w="1963" w:type="dxa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Обоснование 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63" w:type="dxa"/>
          </w:tcPr>
          <w:p w:rsidR="0085785F" w:rsidRPr="00871E43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Паспорт муниципальной программы «Сельское хозяйство Талдомского муниципального района» на 2014-2020 годы на срок 2014-2020 годы</w:t>
            </w:r>
          </w:p>
          <w:p w:rsidR="0085785F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Раздел «Источники финансирования муниципальной программы, в том числе по годам:» изложить в новой редакции</w:t>
            </w:r>
          </w:p>
          <w:p w:rsidR="0085785F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Pr="00871E43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96"/>
              <w:gridCol w:w="1277"/>
              <w:gridCol w:w="949"/>
              <w:gridCol w:w="950"/>
              <w:gridCol w:w="1125"/>
              <w:gridCol w:w="1125"/>
              <w:gridCol w:w="1125"/>
              <w:gridCol w:w="1125"/>
              <w:gridCol w:w="1117"/>
            </w:tblGrid>
            <w:tr w:rsidR="0085785F" w:rsidRPr="00871E43" w:rsidTr="0065130B">
              <w:trPr>
                <w:cantSplit/>
                <w:trHeight w:val="500"/>
              </w:trPr>
              <w:tc>
                <w:tcPr>
                  <w:tcW w:w="2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Источники финансирования муниципальной программы,</w:t>
                  </w:r>
                </w:p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в том числе по годам:</w:t>
                  </w:r>
                </w:p>
              </w:tc>
              <w:tc>
                <w:tcPr>
                  <w:tcW w:w="8955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Расходы  (тыс. рублей)</w:t>
                  </w:r>
                </w:p>
              </w:tc>
            </w:tr>
            <w:tr w:rsidR="0085785F" w:rsidRPr="00871E43" w:rsidTr="0065130B">
              <w:trPr>
                <w:cantSplit/>
                <w:trHeight w:val="394"/>
              </w:trPr>
              <w:tc>
                <w:tcPr>
                  <w:tcW w:w="2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2014 год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2015 год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2016 год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2017 год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</w:tr>
            <w:tr w:rsidR="0085785F" w:rsidRPr="00871E43" w:rsidTr="0065130B"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 xml:space="preserve">Средства бюджета </w:t>
                  </w:r>
                </w:p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Московской области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26935,15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405,48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4649,00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7961,08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4484,29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4636,95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4798,35</w:t>
                  </w:r>
                </w:p>
              </w:tc>
            </w:tr>
            <w:tr w:rsidR="0085785F" w:rsidRPr="00871E43" w:rsidTr="0065130B"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94183,56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946,12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54203,33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12706,97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8412,73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8768,90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9145,51</w:t>
                  </w:r>
                </w:p>
              </w:tc>
            </w:tr>
            <w:tr w:rsidR="0085785F" w:rsidRPr="00871E43" w:rsidTr="0065130B"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26271,72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608,40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4813,99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7590,95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4186,04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4415,08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4657,26</w:t>
                  </w:r>
                </w:p>
              </w:tc>
            </w:tr>
            <w:tr w:rsidR="0085785F" w:rsidRPr="00871E43" w:rsidTr="0065130B">
              <w:trPr>
                <w:trHeight w:val="389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4017385,79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189435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7B0627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332854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434288,25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685833,33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791336,14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791652,35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791986,72</w:t>
                  </w:r>
                </w:p>
              </w:tc>
            </w:tr>
            <w:tr w:rsidR="0085785F" w:rsidRPr="00871E43" w:rsidTr="0065130B">
              <w:trPr>
                <w:trHeight w:val="402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Другие источники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5785F" w:rsidRPr="00871E43" w:rsidTr="0065130B">
              <w:trPr>
                <w:trHeight w:val="521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Всего, в том числе по годам:</w:t>
                  </w:r>
                </w:p>
              </w:tc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4164776,22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189435</w:t>
                  </w:r>
                </w:p>
              </w:tc>
              <w:tc>
                <w:tcPr>
                  <w:tcW w:w="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334814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497954,57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714092,33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808419,2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809473,28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5785F" w:rsidRPr="00871E43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1E43">
                    <w:rPr>
                      <w:rFonts w:ascii="Times New Roman" w:hAnsi="Times New Roman"/>
                      <w:sz w:val="20"/>
                      <w:szCs w:val="20"/>
                    </w:rPr>
                    <w:t>810587,84</w:t>
                  </w:r>
                </w:p>
              </w:tc>
            </w:tr>
          </w:tbl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1B6F71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63" w:type="dxa"/>
          </w:tcPr>
          <w:p w:rsidR="0085785F" w:rsidRPr="00871E43" w:rsidRDefault="0085785F" w:rsidP="000E71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Раздел 6.  Планируемые результаты реализации муниципальной программы (подпрограмм), Подпрограмма </w:t>
            </w:r>
            <w:r w:rsidRPr="00871E4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«Вовлечение в оборот неиспользуемых земель сельскохозяй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твенного назначения предприятиями АПК Талдомского муниципального района на 2014 -2020 годы», </w:t>
            </w:r>
          </w:p>
          <w:p w:rsidR="0085785F" w:rsidRDefault="0085785F" w:rsidP="000E71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Задача 1. Выявление неиспользуемых по целевому назначению земель сельскохозяй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твенного назначения с последующим вводом их в оборот</w:t>
            </w:r>
            <w:r>
              <w:rPr>
                <w:rFonts w:ascii="Times New Roman" w:hAnsi="Times New Roman"/>
                <w:sz w:val="20"/>
                <w:szCs w:val="20"/>
              </w:rPr>
              <w:t>, показатель</w:t>
            </w:r>
            <w:r w:rsidRPr="00B700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B70082">
              <w:rPr>
                <w:rFonts w:ascii="Times New Roman" w:hAnsi="Times New Roman"/>
                <w:sz w:val="20"/>
                <w:szCs w:val="20"/>
              </w:rPr>
              <w:t>Объем произведенной сельскохозяйственной продукции на вновь введенных в оборот землях сельскохозяйственного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», графы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6,7,8,9,</w:t>
            </w:r>
          </w:p>
          <w:p w:rsidR="0085785F" w:rsidRDefault="0085785F" w:rsidP="000E71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012D">
              <w:rPr>
                <w:rFonts w:ascii="Times New Roman" w:hAnsi="Times New Roman"/>
                <w:sz w:val="20"/>
                <w:szCs w:val="20"/>
              </w:rPr>
              <w:t>10,11,1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,1</w:t>
            </w:r>
            <w:r>
              <w:rPr>
                <w:rFonts w:ascii="Times New Roman" w:hAnsi="Times New Roman"/>
                <w:sz w:val="20"/>
                <w:szCs w:val="20"/>
              </w:rPr>
              <w:t>3,14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изложить в следующей редакции:</w:t>
            </w:r>
          </w:p>
          <w:p w:rsidR="0085785F" w:rsidRPr="00871E43" w:rsidRDefault="0085785F" w:rsidP="000E71B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515" w:type="dxa"/>
          </w:tcPr>
          <w:tbl>
            <w:tblPr>
              <w:tblpPr w:leftFromText="180" w:rightFromText="180" w:vertAnchor="text" w:horzAnchor="margin" w:tblpY="35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204"/>
              <w:gridCol w:w="826"/>
              <w:gridCol w:w="1664"/>
              <w:gridCol w:w="891"/>
              <w:gridCol w:w="1070"/>
              <w:gridCol w:w="891"/>
              <w:gridCol w:w="1070"/>
              <w:gridCol w:w="891"/>
              <w:gridCol w:w="891"/>
              <w:gridCol w:w="891"/>
            </w:tblGrid>
            <w:tr w:rsidR="0085785F" w:rsidRPr="00B70082" w:rsidTr="0065130B">
              <w:trPr>
                <w:trHeight w:val="1205"/>
              </w:trPr>
              <w:tc>
                <w:tcPr>
                  <w:tcW w:w="22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85785F" w:rsidRPr="00B70082" w:rsidRDefault="0085785F" w:rsidP="0065130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0082">
                    <w:rPr>
                      <w:rFonts w:ascii="Times New Roman" w:hAnsi="Times New Roman"/>
                      <w:sz w:val="20"/>
                      <w:szCs w:val="20"/>
                    </w:rPr>
                    <w:t>Объем произведенной сельскохозяйственной продукции на вновь введенных в оборот землях сельскохозяйственного назначения</w:t>
                  </w: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B70082" w:rsidRDefault="0085785F" w:rsidP="006513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цн з.е. на </w:t>
                  </w:r>
                  <w:smartTag w:uri="urn:schemas-microsoft-com:office:smarttags" w:element="metricconverter">
                    <w:smartTagPr>
                      <w:attr w:name="ProductID" w:val="1 га"/>
                    </w:smartTagPr>
                    <w:r>
                      <w:rPr>
                        <w:rFonts w:ascii="Times New Roman" w:hAnsi="Times New Roman"/>
                      </w:rPr>
                      <w:t>1 га</w:t>
                    </w:r>
                  </w:smartTag>
                </w:p>
              </w:tc>
              <w:tc>
                <w:tcPr>
                  <w:tcW w:w="1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10</w:t>
                  </w:r>
                  <w:r>
                    <w:rPr>
                      <w:rFonts w:ascii="Times New Roman" w:hAnsi="Times New Roman"/>
                    </w:rPr>
                    <w:t>,</w:t>
                  </w:r>
                  <w:r w:rsidRPr="00B70082">
                    <w:rPr>
                      <w:rFonts w:ascii="Times New Roman" w:hAnsi="Times New Roman"/>
                    </w:rPr>
                    <w:t>98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12</w:t>
                  </w:r>
                </w:p>
                <w:p w:rsidR="0085785F" w:rsidRPr="00B70082" w:rsidRDefault="0085785F" w:rsidP="0065130B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13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85785F" w:rsidRPr="00B70082" w:rsidRDefault="0085785F" w:rsidP="0065130B">
                  <w:pPr>
                    <w:jc w:val="center"/>
                    <w:rPr>
                      <w:rFonts w:ascii="Times New Roman" w:hAnsi="Times New Roman"/>
                    </w:rPr>
                  </w:pPr>
                  <w:r w:rsidRPr="00B70082">
                    <w:rPr>
                      <w:rFonts w:ascii="Times New Roman" w:hAnsi="Times New Roman"/>
                    </w:rPr>
                    <w:t>13</w:t>
                  </w:r>
                </w:p>
              </w:tc>
            </w:tr>
          </w:tbl>
          <w:p w:rsidR="0085785F" w:rsidRPr="00871E43" w:rsidRDefault="0085785F" w:rsidP="003362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C47">
              <w:rPr>
                <w:rFonts w:ascii="Times New Roman" w:hAnsi="Times New Roman"/>
                <w:sz w:val="20"/>
                <w:szCs w:val="20"/>
              </w:rPr>
              <w:t>в  связи с изменением единицы измерения в показателе «Объем произведенной сельскохозяйствен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142C47">
              <w:rPr>
                <w:rFonts w:ascii="Times New Roman" w:hAnsi="Times New Roman"/>
                <w:sz w:val="20"/>
                <w:szCs w:val="20"/>
              </w:rPr>
              <w:t xml:space="preserve">ой продукции на вновь введенных в оборот землях сельскохозяйственного назначения»,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«тонн на га» на </w:t>
            </w:r>
          </w:p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42C47">
              <w:rPr>
                <w:rFonts w:ascii="Times New Roman" w:hAnsi="Times New Roman"/>
                <w:sz w:val="20"/>
                <w:szCs w:val="20"/>
              </w:rPr>
              <w:t>цн з. е. на 1 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63" w:type="dxa"/>
          </w:tcPr>
          <w:p w:rsidR="0085785F" w:rsidRPr="00871E43" w:rsidRDefault="0085785F" w:rsidP="00E966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Раздел 6.  Планируемые результаты реализации муниципальной программы (подпрограмм), Подпрограмма </w:t>
            </w:r>
            <w:r w:rsidRPr="00871E4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«Вовлечение в оборот неиспользуемых земель сельскохозяйственного назначения предприятиями АПК Талдомского муниципального района на 2014 -2020 годы», </w:t>
            </w:r>
          </w:p>
          <w:p w:rsidR="0085785F" w:rsidRPr="00871E43" w:rsidRDefault="0085785F" w:rsidP="00E966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Задача 1. Выявление неиспользуемых по целевому назначению земель сельскохозяйственного назначения с последующим вводом их в оборот,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>графа 4 «Другие источники (в разрезе)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1515" w:type="dxa"/>
          </w:tcPr>
          <w:p w:rsidR="0085785F" w:rsidRPr="00871E43" w:rsidRDefault="0085785F" w:rsidP="003362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/>
                <w:bCs/>
                <w:sz w:val="20"/>
                <w:szCs w:val="20"/>
              </w:rPr>
              <w:t>38069</w:t>
            </w:r>
          </w:p>
          <w:p w:rsidR="0085785F" w:rsidRPr="00871E43" w:rsidRDefault="0085785F" w:rsidP="00336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1E43">
              <w:rPr>
                <w:color w:val="auto"/>
                <w:sz w:val="20"/>
                <w:szCs w:val="20"/>
              </w:rPr>
              <w:t>в т.ч.:</w:t>
            </w:r>
          </w:p>
          <w:p w:rsidR="0085785F" w:rsidRPr="00871E43" w:rsidRDefault="0085785F" w:rsidP="00336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1E43">
              <w:rPr>
                <w:color w:val="auto"/>
                <w:sz w:val="20"/>
                <w:szCs w:val="20"/>
              </w:rPr>
              <w:t>внебюджетные источники –</w:t>
            </w:r>
          </w:p>
          <w:p w:rsidR="0085785F" w:rsidRPr="00871E43" w:rsidRDefault="0085785F" w:rsidP="003362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38069</w:t>
            </w: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63" w:type="dxa"/>
          </w:tcPr>
          <w:p w:rsidR="0085785F" w:rsidRPr="00871E43" w:rsidRDefault="0085785F" w:rsidP="003362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Раздел 6.  Планируемые результаты реализации муниципальной программы (подпрограмм), Подпрограмма </w:t>
            </w:r>
            <w:r w:rsidRPr="00871E4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III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«Развитие сельского хозяйства Талдомского муниципального района на 2014-2020 годы», </w:t>
            </w:r>
          </w:p>
          <w:p w:rsidR="0085785F" w:rsidRPr="00871E43" w:rsidRDefault="0085785F" w:rsidP="003362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Задача 1. </w:t>
            </w:r>
            <w:r w:rsidRPr="00871E43">
              <w:rPr>
                <w:rFonts w:ascii="Times New Roman" w:hAnsi="Times New Roman"/>
                <w:sz w:val="20"/>
                <w:szCs w:val="20"/>
                <w:lang w:eastAsia="ru-RU"/>
              </w:rPr>
              <w:t>Рост уровня интенсивности использования посевных площадей в Московской области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>графа 4 «Другие источники (в разрезе)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1515" w:type="dxa"/>
          </w:tcPr>
          <w:p w:rsidR="0085785F" w:rsidRPr="00871E43" w:rsidRDefault="0085785F" w:rsidP="003362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/>
                <w:bCs/>
                <w:sz w:val="20"/>
                <w:szCs w:val="20"/>
              </w:rPr>
              <w:t>54450</w:t>
            </w:r>
          </w:p>
          <w:p w:rsidR="0085785F" w:rsidRPr="00871E43" w:rsidRDefault="0085785F" w:rsidP="00336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1E43">
              <w:rPr>
                <w:color w:val="auto"/>
                <w:sz w:val="20"/>
                <w:szCs w:val="20"/>
              </w:rPr>
              <w:t>в т.ч.:</w:t>
            </w:r>
          </w:p>
          <w:p w:rsidR="0085785F" w:rsidRPr="00871E43" w:rsidRDefault="0085785F" w:rsidP="00336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1E43">
              <w:rPr>
                <w:color w:val="auto"/>
                <w:sz w:val="20"/>
                <w:szCs w:val="20"/>
              </w:rPr>
              <w:t>внебюджетные источники –</w:t>
            </w:r>
          </w:p>
          <w:p w:rsidR="0085785F" w:rsidRPr="00871E43" w:rsidRDefault="0085785F" w:rsidP="003362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54450</w:t>
            </w: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товаропроизводите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ли получают напря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мую из Федераль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ного бюджета и бюджета Москов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ской области (показатели фи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63" w:type="dxa"/>
          </w:tcPr>
          <w:p w:rsidR="0085785F" w:rsidRPr="00871E43" w:rsidRDefault="0085785F" w:rsidP="003362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Раздел 6.  Планируемые результаты реализации муниципальной программы (подпрограмм), Подпрограмма </w:t>
            </w:r>
            <w:r w:rsidRPr="00871E4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III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«Развитие сельского хозяйства Талдомского муниципального района на 2014-2020 годы», </w:t>
            </w:r>
          </w:p>
          <w:p w:rsidR="0085785F" w:rsidRPr="00871E43" w:rsidRDefault="0085785F" w:rsidP="003362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Задача 2.</w:t>
            </w:r>
          </w:p>
          <w:p w:rsidR="0085785F" w:rsidRPr="00871E43" w:rsidRDefault="0085785F" w:rsidP="003362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  <w:lang w:eastAsia="ru-RU"/>
              </w:rPr>
              <w:t>Рост объемов производства продукции сельского хозяйства в Талдомском муниципальном районе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>графа 4 «Другие источники (в разрезе)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1515" w:type="dxa"/>
          </w:tcPr>
          <w:p w:rsidR="0085785F" w:rsidRPr="00871E43" w:rsidRDefault="0085785F" w:rsidP="0033622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/>
                <w:bCs/>
                <w:sz w:val="20"/>
                <w:szCs w:val="20"/>
              </w:rPr>
              <w:t>3887550</w:t>
            </w:r>
          </w:p>
          <w:p w:rsidR="0085785F" w:rsidRPr="00871E43" w:rsidRDefault="0085785F" w:rsidP="00336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1E43">
              <w:rPr>
                <w:color w:val="auto"/>
                <w:sz w:val="20"/>
                <w:szCs w:val="20"/>
              </w:rPr>
              <w:t>в т.ч.:</w:t>
            </w:r>
          </w:p>
          <w:p w:rsidR="0085785F" w:rsidRPr="00871E43" w:rsidRDefault="0085785F" w:rsidP="0033622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871E43">
              <w:rPr>
                <w:color w:val="auto"/>
                <w:sz w:val="20"/>
                <w:szCs w:val="20"/>
              </w:rPr>
              <w:t>внебюджетные источники –</w:t>
            </w:r>
          </w:p>
          <w:p w:rsidR="0085785F" w:rsidRPr="00871E43" w:rsidRDefault="0085785F" w:rsidP="003362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>3887550</w:t>
            </w: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обьемов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63" w:type="dxa"/>
          </w:tcPr>
          <w:p w:rsidR="0085785F" w:rsidRDefault="0085785F" w:rsidP="00E9402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:rsidR="0085785F" w:rsidRPr="00E94021" w:rsidRDefault="0085785F" w:rsidP="00E940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4021">
              <w:rPr>
                <w:rFonts w:ascii="Times New Roman" w:hAnsi="Times New Roman"/>
                <w:bCs/>
                <w:sz w:val="20"/>
                <w:szCs w:val="20"/>
              </w:rPr>
              <w:t>Методика расчета значений показателей оценки эффективности реализации Программы (подпрограмм)</w:t>
            </w:r>
            <w:r w:rsidRPr="00871E43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E94021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  <w:r w:rsidRPr="00E94021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E94021">
              <w:rPr>
                <w:rFonts w:ascii="Times New Roman" w:hAnsi="Times New Roman"/>
                <w:sz w:val="20"/>
                <w:szCs w:val="20"/>
              </w:rPr>
              <w:t xml:space="preserve"> «Вовлечение в оборот неиспользуемых земель сельскохозяйственного назначения предприятиями АПК </w:t>
            </w:r>
          </w:p>
          <w:p w:rsidR="0085785F" w:rsidRPr="00871E43" w:rsidRDefault="0085785F" w:rsidP="00E940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4021">
              <w:rPr>
                <w:rFonts w:ascii="Times New Roman" w:hAnsi="Times New Roman"/>
                <w:sz w:val="20"/>
                <w:szCs w:val="20"/>
              </w:rPr>
              <w:t>Талдомского муниципального района на 2014-2020 годы»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85785F" w:rsidRDefault="0085785F" w:rsidP="00E9402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2, графа 3 изложить в следующей редакции:</w:t>
            </w:r>
          </w:p>
          <w:p w:rsidR="0085785F" w:rsidRPr="00871E43" w:rsidRDefault="0085785F" w:rsidP="00E9402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Pr="007002C4" w:rsidRDefault="0085785F" w:rsidP="00E94021">
            <w:pPr>
              <w:pStyle w:val="Default"/>
              <w:rPr>
                <w:color w:val="auto"/>
                <w:sz w:val="20"/>
                <w:szCs w:val="20"/>
              </w:rPr>
            </w:pPr>
            <w:r w:rsidRPr="007002C4">
              <w:rPr>
                <w:sz w:val="20"/>
                <w:szCs w:val="20"/>
              </w:rPr>
              <w:t xml:space="preserve">Отношение суммы произведений объема производства сельскохозяйственных культур на коэффициент перевода в зерновые единицы сельскохозяйственной культуры к посевной площади сельскохозяйственных культур на вновь введенных в оборот землях сельскохозяйственного назначения, цн з. ед.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7002C4">
                <w:rPr>
                  <w:sz w:val="20"/>
                  <w:szCs w:val="20"/>
                </w:rPr>
                <w:t>1 га</w:t>
              </w:r>
            </w:smartTag>
          </w:p>
        </w:tc>
        <w:tc>
          <w:tcPr>
            <w:tcW w:w="1963" w:type="dxa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C47">
              <w:rPr>
                <w:rFonts w:ascii="Times New Roman" w:hAnsi="Times New Roman"/>
                <w:sz w:val="20"/>
                <w:szCs w:val="20"/>
              </w:rPr>
              <w:t>в  связи с изменением единицы измерения в показателе «Объем произведенной сельскохозяйствен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42C47">
              <w:rPr>
                <w:rFonts w:ascii="Times New Roman" w:hAnsi="Times New Roman"/>
                <w:sz w:val="20"/>
                <w:szCs w:val="20"/>
              </w:rPr>
              <w:t xml:space="preserve">ной продукции на вновь введенных в оборот землях сельскохозяйственного назначения»,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 «тонн на га» на </w:t>
            </w:r>
          </w:p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142C47">
              <w:rPr>
                <w:rFonts w:ascii="Times New Roman" w:hAnsi="Times New Roman"/>
                <w:sz w:val="20"/>
                <w:szCs w:val="20"/>
              </w:rPr>
              <w:t>цн з. е. на 1 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63" w:type="dxa"/>
          </w:tcPr>
          <w:p w:rsidR="0085785F" w:rsidRPr="00871E43" w:rsidRDefault="0085785F" w:rsidP="00E940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Паспорт подпрограммы </w:t>
            </w:r>
            <w:r w:rsidRPr="00871E4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«Вовлечение в оборот н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еиспользуемых земель сельскохозяйственного назначения предприятиями АПК  Талдомского муниципального района Московской области на 2014-202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 годы» муниципальной программы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«Сельское хозяйство Талдомского муниципального района» на срок на 2014-2020 годы, Раздел «Источник финансирования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,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tbl>
            <w:tblPr>
              <w:tblW w:w="8938" w:type="dxa"/>
              <w:tblInd w:w="10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112"/>
              <w:gridCol w:w="856"/>
              <w:gridCol w:w="856"/>
              <w:gridCol w:w="856"/>
              <w:gridCol w:w="856"/>
              <w:gridCol w:w="856"/>
              <w:gridCol w:w="856"/>
              <w:gridCol w:w="832"/>
              <w:gridCol w:w="858"/>
            </w:tblGrid>
            <w:tr w:rsidR="0085785F" w:rsidRPr="002C0E91" w:rsidTr="002B47B8">
              <w:trPr>
                <w:cantSplit/>
                <w:trHeight w:val="349"/>
              </w:trPr>
              <w:tc>
                <w:tcPr>
                  <w:tcW w:w="211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7F1830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F1830">
                    <w:rPr>
                      <w:rFonts w:ascii="Times New Roman" w:hAnsi="Times New Roman"/>
                    </w:rPr>
                    <w:t>Источник финансирования</w:t>
                  </w:r>
                </w:p>
              </w:tc>
              <w:tc>
                <w:tcPr>
                  <w:tcW w:w="682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7F1830">
                    <w:rPr>
                      <w:rFonts w:ascii="Times New Roman" w:hAnsi="Times New Roman"/>
                    </w:rPr>
                    <w:t>Расходы  (тыс. рублей)</w:t>
                  </w:r>
                </w:p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5785F" w:rsidRPr="002C0E91" w:rsidTr="002B47B8">
              <w:trPr>
                <w:cantSplit/>
                <w:trHeight w:val="375"/>
              </w:trPr>
              <w:tc>
                <w:tcPr>
                  <w:tcW w:w="211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2014 год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2015 год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2016 год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2017 год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2020 год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spacing w:after="200"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C0E91">
                    <w:rPr>
                      <w:rFonts w:ascii="Times New Roman" w:hAnsi="Times New Roman" w:cs="Times New Roman"/>
                    </w:rPr>
                    <w:t>Итого</w:t>
                  </w:r>
                </w:p>
              </w:tc>
            </w:tr>
            <w:tr w:rsidR="0085785F" w:rsidRPr="002C0E91" w:rsidTr="002B47B8">
              <w:trPr>
                <w:cantSplit/>
                <w:trHeight w:val="590"/>
              </w:trPr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Всего:</w:t>
                  </w:r>
                </w:p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в том числе: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</w:tr>
            <w:tr w:rsidR="0085785F" w:rsidRPr="002C0E91" w:rsidTr="002B47B8">
              <w:trPr>
                <w:cantSplit/>
                <w:trHeight w:val="762"/>
              </w:trPr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spacing w:after="200" w:line="276" w:lineRule="auto"/>
                    <w:rPr>
                      <w:rFonts w:ascii="Times New Roman" w:hAnsi="Times New Roman" w:cs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Средства федерального бюджета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5785F" w:rsidRPr="00911306" w:rsidTr="002B47B8">
              <w:trPr>
                <w:cantSplit/>
                <w:trHeight w:val="762"/>
              </w:trPr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Средства бюджета Московской</w:t>
                  </w:r>
                </w:p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области</w:t>
                  </w:r>
                </w:p>
              </w:tc>
              <w:tc>
                <w:tcPr>
                  <w:tcW w:w="682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911306" w:rsidRDefault="0085785F" w:rsidP="006F275B">
                  <w:pPr>
                    <w:rPr>
                      <w:sz w:val="20"/>
                      <w:szCs w:val="20"/>
                    </w:rPr>
                  </w:pP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 xml:space="preserve">Средства сельхозтоваропроизводители получают напрямую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из </w:t>
                  </w: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бюджета Московской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области</w:t>
                  </w:r>
                </w:p>
              </w:tc>
            </w:tr>
            <w:tr w:rsidR="0085785F" w:rsidRPr="002C0E91" w:rsidTr="002B47B8">
              <w:trPr>
                <w:cantSplit/>
                <w:trHeight w:val="463"/>
              </w:trPr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spacing w:after="200" w:line="276" w:lineRule="auto"/>
                    <w:rPr>
                      <w:rFonts w:ascii="Times New Roman" w:hAnsi="Times New Roman" w:cs="Times New Roman"/>
                    </w:rPr>
                  </w:pPr>
                  <w:r w:rsidRPr="002C0E91">
                    <w:rPr>
                      <w:rFonts w:ascii="Times New Roman" w:hAnsi="Times New Roman" w:cs="Times New Roman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5785F" w:rsidRPr="002C0E91" w:rsidTr="002B47B8">
              <w:trPr>
                <w:cantSplit/>
                <w:trHeight w:val="761"/>
              </w:trPr>
              <w:tc>
                <w:tcPr>
                  <w:tcW w:w="21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3602C9" w:rsidRDefault="0085785F" w:rsidP="006F275B">
                  <w:pPr>
                    <w:rPr>
                      <w:lang w:eastAsia="ru-RU"/>
                    </w:rPr>
                  </w:pPr>
                  <w:r w:rsidRPr="002C0E91">
                    <w:rPr>
                      <w:rFonts w:ascii="Times New Roman" w:hAnsi="Times New Roman"/>
                    </w:rPr>
                    <w:t>Внебюджетные источники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6F275B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</w:tr>
          </w:tbl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обьемов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7D1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63" w:type="dxa"/>
          </w:tcPr>
          <w:p w:rsidR="0085785F" w:rsidRPr="00871E43" w:rsidRDefault="0085785F" w:rsidP="007D1B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Паспорт подпрограммы </w:t>
            </w:r>
            <w:r w:rsidRPr="00871E4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«Вовлечение в оборот неиспользуемых земель сельскохозяйственного назначения предприятиями АПК  Талдомского муниципального района Московской области на 2014-2020 годы» муниципальной программы «Сельское хозяйство Талдомского муниципального района» </w:t>
            </w:r>
          </w:p>
          <w:p w:rsidR="0085785F" w:rsidRPr="00871E43" w:rsidRDefault="0085785F" w:rsidP="007D1B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на срок на 2014-2020 годы, Раздел </w:t>
            </w:r>
            <w:r w:rsidRPr="00142C47">
              <w:rPr>
                <w:rFonts w:ascii="Times New Roman" w:hAnsi="Times New Roman"/>
                <w:sz w:val="20"/>
                <w:szCs w:val="20"/>
              </w:rPr>
              <w:t xml:space="preserve">«Планируемые результаты реализации подпрограммы», 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 w:rsidP="007D1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11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168"/>
              <w:gridCol w:w="1134"/>
              <w:gridCol w:w="1134"/>
              <w:gridCol w:w="1260"/>
              <w:gridCol w:w="1080"/>
              <w:gridCol w:w="1134"/>
              <w:gridCol w:w="1080"/>
              <w:gridCol w:w="1134"/>
            </w:tblGrid>
            <w:tr w:rsidR="0085785F" w:rsidRPr="002C0E91" w:rsidTr="007D1B56">
              <w:trPr>
                <w:trHeight w:val="471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Планируемые результаты реализации подпрограммы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2014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2015 год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2016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2017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2018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2019 год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2020 год</w:t>
                  </w:r>
                </w:p>
              </w:tc>
            </w:tr>
            <w:tr w:rsidR="0085785F" w:rsidRPr="002C0E91" w:rsidTr="007D1B56">
              <w:trPr>
                <w:trHeight w:val="163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Вовлечение в оборот выбывших сельскохозяйственных угодий за счет проведения культуртехнических работ сельскохозяй</w:t>
                  </w:r>
                  <w:r>
                    <w:rPr>
                      <w:rFonts w:ascii="Times New Roman" w:hAnsi="Times New Roman"/>
                    </w:rPr>
                    <w:t>ственными товаропроизводителями, га</w:t>
                  </w:r>
                </w:p>
                <w:p w:rsidR="0085785F" w:rsidRPr="002C0E91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spacing w:line="240" w:lineRule="atLeast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353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1308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1510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1750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2C0E91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2C0E91">
                    <w:rPr>
                      <w:rFonts w:ascii="Times New Roman" w:hAnsi="Times New Roman"/>
                    </w:rPr>
                    <w:t>200</w:t>
                  </w:r>
                </w:p>
              </w:tc>
            </w:tr>
            <w:tr w:rsidR="0085785F" w:rsidRPr="00895D26" w:rsidTr="007D1B56">
              <w:trPr>
                <w:trHeight w:val="163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Объем произведенной сельскохозяйственной продукции на вновь введенных в оборот землях сельскохозяйственного назначения</w:t>
                  </w:r>
                  <w:r>
                    <w:rPr>
                      <w:rFonts w:ascii="Times New Roman" w:hAnsi="Times New Roman"/>
                    </w:rPr>
                    <w:t xml:space="preserve">, цн з. е. на </w:t>
                  </w:r>
                  <w:smartTag w:uri="urn:schemas-microsoft-com:office:smarttags" w:element="metricconverter">
                    <w:smartTagPr>
                      <w:attr w:name="ProductID" w:val="1 га"/>
                    </w:smartTagPr>
                    <w:r>
                      <w:rPr>
                        <w:rFonts w:ascii="Times New Roman" w:hAnsi="Times New Roman"/>
                      </w:rPr>
                      <w:t>1 га</w:t>
                    </w:r>
                  </w:smartTag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10</w:t>
                  </w:r>
                  <w:r>
                    <w:rPr>
                      <w:rFonts w:ascii="Times New Roman" w:hAnsi="Times New Roman"/>
                    </w:rPr>
                    <w:t>,</w:t>
                  </w:r>
                  <w:r w:rsidRPr="00895D26">
                    <w:rPr>
                      <w:rFonts w:ascii="Times New Roman" w:hAnsi="Times New Roman"/>
                    </w:rPr>
                    <w:t>98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13</w:t>
                  </w:r>
                </w:p>
              </w:tc>
            </w:tr>
            <w:tr w:rsidR="0085785F" w:rsidRPr="00895D26" w:rsidTr="007D1B56">
              <w:trPr>
                <w:trHeight w:val="163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Доля обрабатываемых сельскохозяйственных угодий в общей площади сельскохозяйственных угодий</w:t>
                  </w:r>
                  <w:r>
                    <w:rPr>
                      <w:rFonts w:ascii="Times New Roman" w:hAnsi="Times New Roman"/>
                    </w:rPr>
                    <w:t>,  процент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53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55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56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66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73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80</w:t>
                  </w:r>
                </w:p>
              </w:tc>
            </w:tr>
            <w:tr w:rsidR="0085785F" w:rsidRPr="00895D26" w:rsidTr="007D1B56">
              <w:trPr>
                <w:trHeight w:val="163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Доля обрабатываемой пашни в общей площади пашни</w:t>
                  </w:r>
                  <w:r>
                    <w:rPr>
                      <w:rFonts w:ascii="Times New Roman" w:hAnsi="Times New Roman"/>
                    </w:rPr>
                    <w:t>, процент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62,8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66,8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73,2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87,2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95,2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895D26" w:rsidRDefault="0085785F" w:rsidP="007D1B56">
                  <w:pPr>
                    <w:jc w:val="center"/>
                    <w:rPr>
                      <w:rFonts w:ascii="Times New Roman" w:hAnsi="Times New Roman"/>
                    </w:rPr>
                  </w:pPr>
                  <w:r w:rsidRPr="00895D26">
                    <w:rPr>
                      <w:rFonts w:ascii="Times New Roman" w:hAnsi="Times New Roman"/>
                    </w:rPr>
                    <w:t>100</w:t>
                  </w:r>
                </w:p>
              </w:tc>
            </w:tr>
          </w:tbl>
          <w:p w:rsidR="0085785F" w:rsidRPr="00871E43" w:rsidRDefault="0085785F" w:rsidP="007D1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7D1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C47">
              <w:rPr>
                <w:rFonts w:ascii="Times New Roman" w:hAnsi="Times New Roman"/>
                <w:sz w:val="20"/>
                <w:szCs w:val="20"/>
              </w:rPr>
              <w:t>Внесены изменения в  связи с изменением единицы измерения в показателе «Объем произведенной сельскохозяйствен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42C47">
              <w:rPr>
                <w:rFonts w:ascii="Times New Roman" w:hAnsi="Times New Roman"/>
                <w:sz w:val="20"/>
                <w:szCs w:val="20"/>
              </w:rPr>
              <w:t xml:space="preserve">ной продукции на вновь введенных в оборот землях сельскохозяйственного назначения», </w:t>
            </w:r>
            <w:r>
              <w:rPr>
                <w:rFonts w:ascii="Times New Roman" w:hAnsi="Times New Roman"/>
                <w:sz w:val="20"/>
                <w:szCs w:val="20"/>
              </w:rPr>
              <w:t>с «тонн на га» на</w:t>
            </w:r>
          </w:p>
          <w:p w:rsidR="0085785F" w:rsidRPr="00142C47" w:rsidRDefault="0085785F" w:rsidP="007D1B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142C47">
              <w:rPr>
                <w:rFonts w:ascii="Times New Roman" w:hAnsi="Times New Roman"/>
                <w:sz w:val="20"/>
                <w:szCs w:val="20"/>
              </w:rPr>
              <w:t>цн з. е. на 1 га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85785F" w:rsidRPr="00142C47" w:rsidRDefault="0085785F" w:rsidP="00142C4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63" w:type="dxa"/>
          </w:tcPr>
          <w:p w:rsidR="0085785F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подпрограмме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Перечень мероприятий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  <w:r w:rsidRPr="00871E4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«Вовлечение в оборот неиспользуемых земель сельскохо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зяйственного назна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чения </w:t>
            </w:r>
            <w:r>
              <w:rPr>
                <w:rFonts w:ascii="Times New Roman" w:hAnsi="Times New Roman"/>
                <w:sz w:val="20"/>
                <w:szCs w:val="20"/>
              </w:rPr>
              <w:t>предприятии-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ями АПК  Талдомского муниципального района Московской области на 2014-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2020 годы»,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85785F" w:rsidRPr="00871E43" w:rsidRDefault="0085785F" w:rsidP="00871E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012D">
              <w:rPr>
                <w:rFonts w:ascii="Times New Roman" w:hAnsi="Times New Roman"/>
                <w:sz w:val="20"/>
                <w:szCs w:val="20"/>
              </w:rPr>
              <w:t>Задача 1 Выявление неиспользуемых по целевому назна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чению земель сель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скохозяйственного назначения с после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дующим вводом их в оборот, графы 5,6,7,8,9,10,11,1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8794" w:type="dxa"/>
              <w:tblInd w:w="433" w:type="dxa"/>
              <w:tblLook w:val="0000"/>
            </w:tblPr>
            <w:tblGrid>
              <w:gridCol w:w="3007"/>
              <w:gridCol w:w="728"/>
              <w:gridCol w:w="698"/>
              <w:gridCol w:w="693"/>
              <w:gridCol w:w="793"/>
              <w:gridCol w:w="793"/>
              <w:gridCol w:w="690"/>
              <w:gridCol w:w="693"/>
              <w:gridCol w:w="699"/>
            </w:tblGrid>
            <w:tr w:rsidR="0085785F" w:rsidRPr="00044BCC" w:rsidTr="00175DA0">
              <w:trPr>
                <w:trHeight w:val="537"/>
              </w:trPr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39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  <w:tr w:rsidR="0085785F" w:rsidRPr="00911306" w:rsidTr="00175DA0">
              <w:trPr>
                <w:trHeight w:val="806"/>
              </w:trPr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175D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5554" w:type="dxa"/>
                  <w:gridSpan w:val="8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911306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044BCC" w:rsidTr="00175DA0">
              <w:trPr>
                <w:trHeight w:val="635"/>
              </w:trPr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175D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39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175DA0">
              <w:trPr>
                <w:trHeight w:val="537"/>
              </w:trPr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175D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 xml:space="preserve">Средства бюджета Талдомского муниципального района Московской области </w:t>
                  </w:r>
                </w:p>
              </w:tc>
              <w:tc>
                <w:tcPr>
                  <w:tcW w:w="39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175DA0">
              <w:trPr>
                <w:trHeight w:val="549"/>
              </w:trPr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175D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Внебюджетные источники</w:t>
                  </w:r>
                </w:p>
              </w:tc>
              <w:tc>
                <w:tcPr>
                  <w:tcW w:w="398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</w:tbl>
          <w:p w:rsidR="0085785F" w:rsidRPr="00E4438A" w:rsidRDefault="0085785F" w:rsidP="00E443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Default="0085785F" w:rsidP="006F27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85785F" w:rsidRPr="00E270AF" w:rsidRDefault="0085785F" w:rsidP="00E270A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E270AF">
            <w:pPr>
              <w:spacing w:after="0" w:line="240" w:lineRule="auto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подпрограмме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Перечень меро-приятий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подпро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граммы </w:t>
            </w:r>
            <w:r w:rsidRPr="00871E4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«Вовлечение в оборот неисполь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зуемых земель сельскохозяйственного назначения предприятиями АПК  Талдомского муниципального района Московской области на 2014-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2020 годы»,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1.1.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Основное мероприятие 1**</w:t>
            </w:r>
          </w:p>
          <w:p w:rsidR="0085785F" w:rsidRPr="00871E43" w:rsidRDefault="0085785F" w:rsidP="00E27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4BCC">
              <w:rPr>
                <w:rFonts w:ascii="Times New Roman" w:hAnsi="Times New Roman"/>
                <w:spacing w:val="-4"/>
                <w:sz w:val="20"/>
                <w:szCs w:val="20"/>
              </w:rPr>
              <w:t>Возмещение части затрат на вовлечение в оборот неисполь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  <w:r w:rsidRPr="00044BCC">
              <w:rPr>
                <w:rFonts w:ascii="Times New Roman" w:hAnsi="Times New Roman"/>
                <w:spacing w:val="-4"/>
                <w:sz w:val="20"/>
                <w:szCs w:val="20"/>
              </w:rPr>
              <w:t>зуемых земель сельскохозяйственного назначения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, графы 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 w:rsidP="006F27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3" w:type="dxa"/>
              <w:tblInd w:w="1564" w:type="dxa"/>
              <w:tblLook w:val="0000"/>
            </w:tblPr>
            <w:tblGrid>
              <w:gridCol w:w="1675"/>
              <w:gridCol w:w="832"/>
              <w:gridCol w:w="711"/>
              <w:gridCol w:w="707"/>
              <w:gridCol w:w="807"/>
              <w:gridCol w:w="807"/>
              <w:gridCol w:w="703"/>
              <w:gridCol w:w="707"/>
              <w:gridCol w:w="714"/>
            </w:tblGrid>
            <w:tr w:rsidR="0085785F" w:rsidRPr="00044BCC" w:rsidTr="006F275B">
              <w:trPr>
                <w:trHeight w:val="537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  <w:tr w:rsidR="0085785F" w:rsidRPr="00911306" w:rsidTr="006F275B">
              <w:trPr>
                <w:trHeight w:val="806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5988" w:type="dxa"/>
                  <w:gridSpan w:val="8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911306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044BCC" w:rsidTr="006F275B">
              <w:trPr>
                <w:trHeight w:val="635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8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6F275B">
              <w:trPr>
                <w:trHeight w:val="537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 xml:space="preserve">Средства бюджета Талдомского муниципального района Московской области </w:t>
                  </w:r>
                </w:p>
              </w:tc>
              <w:tc>
                <w:tcPr>
                  <w:tcW w:w="8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6F275B">
              <w:trPr>
                <w:trHeight w:val="549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Внебюджетные источники</w:t>
                  </w:r>
                </w:p>
              </w:tc>
              <w:tc>
                <w:tcPr>
                  <w:tcW w:w="8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</w:tbl>
          <w:p w:rsidR="0085785F" w:rsidRPr="00E4438A" w:rsidRDefault="0085785F" w:rsidP="006F275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Default="0085785F" w:rsidP="006F27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85785F" w:rsidRPr="00E270AF" w:rsidRDefault="0085785F" w:rsidP="006F275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BB2457">
            <w:pPr>
              <w:spacing w:after="0" w:line="240" w:lineRule="auto"/>
              <w:rPr>
                <w:rFonts w:ascii="Times New Roman" w:hAnsi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подпрограмме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Перечень мероприятий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  <w:r w:rsidRPr="00871E4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«Вовлечение в оборот неисполь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зуемых земель сельскохозяйственного назначения предприятиями АПК  Талдомского муниципального района Московской области на 2014-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2020 годы»,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1.1.2.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2.</w:t>
            </w:r>
          </w:p>
          <w:p w:rsidR="0085785F" w:rsidRPr="00871E43" w:rsidRDefault="0085785F" w:rsidP="00BB24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4BCC">
              <w:rPr>
                <w:rFonts w:ascii="Times New Roman" w:hAnsi="Times New Roman"/>
                <w:spacing w:val="-4"/>
                <w:sz w:val="20"/>
                <w:szCs w:val="20"/>
              </w:rPr>
              <w:t>Возмещение части затрат на вовлечение в оборот неиспользуемых земель сельскохозяй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  <w:r w:rsidRPr="00044BCC">
              <w:rPr>
                <w:rFonts w:ascii="Times New Roman" w:hAnsi="Times New Roman"/>
                <w:spacing w:val="-4"/>
                <w:sz w:val="20"/>
                <w:szCs w:val="20"/>
              </w:rPr>
              <w:t>ственного назначе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  <w:r w:rsidRPr="00044BCC">
              <w:rPr>
                <w:rFonts w:ascii="Times New Roman" w:hAnsi="Times New Roman"/>
                <w:spacing w:val="-4"/>
                <w:sz w:val="20"/>
                <w:szCs w:val="20"/>
              </w:rPr>
              <w:t>ния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, 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9,10,11,12 таблицы изложить в следую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 w:rsidP="006F27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3" w:type="dxa"/>
              <w:tblInd w:w="1564" w:type="dxa"/>
              <w:tblLook w:val="0000"/>
            </w:tblPr>
            <w:tblGrid>
              <w:gridCol w:w="1675"/>
              <w:gridCol w:w="832"/>
              <w:gridCol w:w="711"/>
              <w:gridCol w:w="707"/>
              <w:gridCol w:w="807"/>
              <w:gridCol w:w="807"/>
              <w:gridCol w:w="703"/>
              <w:gridCol w:w="707"/>
              <w:gridCol w:w="714"/>
            </w:tblGrid>
            <w:tr w:rsidR="0085785F" w:rsidRPr="00044BCC" w:rsidTr="006F275B">
              <w:trPr>
                <w:trHeight w:val="537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83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7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0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  <w:tr w:rsidR="0085785F" w:rsidRPr="00911306" w:rsidTr="006F275B">
              <w:trPr>
                <w:trHeight w:val="806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Средства бюджета Московской области</w:t>
                  </w:r>
                </w:p>
              </w:tc>
              <w:tc>
                <w:tcPr>
                  <w:tcW w:w="5988" w:type="dxa"/>
                  <w:gridSpan w:val="8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911306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044BCC" w:rsidTr="006F275B">
              <w:trPr>
                <w:trHeight w:val="635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Средства федерального бюджета</w:t>
                  </w:r>
                </w:p>
              </w:tc>
              <w:tc>
                <w:tcPr>
                  <w:tcW w:w="8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6F275B">
              <w:trPr>
                <w:trHeight w:val="537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 xml:space="preserve">Средства бюджета Талдомского муниципального района Московской области </w:t>
                  </w:r>
                </w:p>
              </w:tc>
              <w:tc>
                <w:tcPr>
                  <w:tcW w:w="8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6F275B">
              <w:trPr>
                <w:trHeight w:val="549"/>
              </w:trPr>
              <w:tc>
                <w:tcPr>
                  <w:tcW w:w="1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Внебюджетные источники</w:t>
                  </w:r>
                </w:p>
              </w:tc>
              <w:tc>
                <w:tcPr>
                  <w:tcW w:w="832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711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8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0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07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1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6F27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</w:tbl>
          <w:p w:rsidR="0085785F" w:rsidRPr="00E4438A" w:rsidRDefault="0085785F" w:rsidP="006F275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63" w:type="dxa"/>
          </w:tcPr>
          <w:p w:rsidR="0085785F" w:rsidRDefault="0085785F" w:rsidP="00997A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подпрограмме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Перечень мероприятий 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  <w:r w:rsidRPr="00871E4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 xml:space="preserve"> «Вовлечение в оборот неисполь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зуемых земель сель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71E43">
              <w:rPr>
                <w:rFonts w:ascii="Times New Roman" w:hAnsi="Times New Roman"/>
                <w:sz w:val="20"/>
                <w:szCs w:val="20"/>
              </w:rPr>
              <w:t>скохозяйственного назначения предприятиями АПК  Талдомского муниципального района Московской области на 2014-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2020 годы», 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>Итого по Подпрограмме</w:t>
            </w:r>
            <w:r w:rsidRPr="00734C66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, 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5,6,7,8,9,10,11,12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Pr="00871E43" w:rsidRDefault="0085785F" w:rsidP="00997A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tbl>
            <w:tblPr>
              <w:tblW w:w="10202" w:type="dxa"/>
              <w:tblInd w:w="5" w:type="dxa"/>
              <w:tblLook w:val="0000"/>
            </w:tblPr>
            <w:tblGrid>
              <w:gridCol w:w="2127"/>
              <w:gridCol w:w="1783"/>
              <w:gridCol w:w="889"/>
              <w:gridCol w:w="889"/>
              <w:gridCol w:w="1111"/>
              <w:gridCol w:w="1111"/>
              <w:gridCol w:w="760"/>
              <w:gridCol w:w="760"/>
              <w:gridCol w:w="772"/>
            </w:tblGrid>
            <w:tr w:rsidR="0085785F" w:rsidRPr="00044BCC" w:rsidTr="002E586B">
              <w:trPr>
                <w:trHeight w:val="473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4F3380" w:rsidRDefault="0085785F" w:rsidP="002E586B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spacing w:after="200" w:line="276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4F338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7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  <w:tr w:rsidR="0085785F" w:rsidRPr="00044BCC" w:rsidTr="00F40929">
              <w:trPr>
                <w:trHeight w:val="1026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3380">
                    <w:rPr>
                      <w:rFonts w:ascii="Times New Roman" w:hAnsi="Times New Roman"/>
                      <w:sz w:val="20"/>
                      <w:szCs w:val="20"/>
                    </w:rPr>
                    <w:t xml:space="preserve">Средства бюджета    Московской области        </w:t>
                  </w:r>
                </w:p>
              </w:tc>
              <w:tc>
                <w:tcPr>
                  <w:tcW w:w="8075" w:type="dxa"/>
                  <w:gridSpan w:val="8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044BCC" w:rsidTr="002E586B">
              <w:trPr>
                <w:trHeight w:val="682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3380">
                    <w:rPr>
                      <w:rFonts w:ascii="Times New Roman" w:hAnsi="Times New Roman"/>
                      <w:sz w:val="20"/>
                      <w:szCs w:val="20"/>
                    </w:rPr>
                    <w:t>Средства федерального бюджета</w:t>
                  </w:r>
                </w:p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2E586B">
              <w:trPr>
                <w:trHeight w:val="1198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3380">
                    <w:rPr>
                      <w:rFonts w:ascii="Times New Roman" w:hAnsi="Times New Roman"/>
                      <w:sz w:val="20"/>
                      <w:szCs w:val="20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7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-</w:t>
                  </w:r>
                </w:p>
              </w:tc>
            </w:tr>
            <w:tr w:rsidR="0085785F" w:rsidRPr="00044BCC" w:rsidTr="002E586B">
              <w:trPr>
                <w:trHeight w:val="560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3380">
                    <w:rPr>
                      <w:rFonts w:ascii="Times New Roman" w:hAnsi="Times New Roman"/>
                      <w:sz w:val="20"/>
                      <w:szCs w:val="20"/>
                    </w:rPr>
                    <w:t xml:space="preserve">Внебюджетные </w:t>
                  </w:r>
                </w:p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F3380">
                    <w:rPr>
                      <w:rFonts w:ascii="Times New Roman" w:hAnsi="Times New Roman"/>
                      <w:sz w:val="20"/>
                      <w:szCs w:val="20"/>
                    </w:rPr>
                    <w:t>источники</w:t>
                  </w:r>
                </w:p>
              </w:tc>
              <w:tc>
                <w:tcPr>
                  <w:tcW w:w="17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  <w:tr w:rsidR="0085785F" w:rsidRPr="00044BCC" w:rsidTr="002E586B">
              <w:trPr>
                <w:trHeight w:val="500"/>
              </w:trPr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F338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Итого по подпрограмме</w:t>
                  </w:r>
                </w:p>
                <w:p w:rsidR="0085785F" w:rsidRPr="004F3380" w:rsidRDefault="0085785F" w:rsidP="002E586B">
                  <w:pPr>
                    <w:widowControl w:val="0"/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38069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pacing w:val="2"/>
                      <w:sz w:val="20"/>
                      <w:szCs w:val="20"/>
                    </w:rPr>
                    <w:t>2435</w:t>
                  </w:r>
                </w:p>
              </w:tc>
              <w:tc>
                <w:tcPr>
                  <w:tcW w:w="88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9014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10400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12080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  <w:tc>
                <w:tcPr>
                  <w:tcW w:w="77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44BCC" w:rsidRDefault="0085785F" w:rsidP="002E586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44BCC">
                    <w:rPr>
                      <w:rFonts w:ascii="Times New Roman" w:hAnsi="Times New Roman"/>
                      <w:sz w:val="20"/>
                      <w:szCs w:val="20"/>
                    </w:rPr>
                    <w:t>1380</w:t>
                  </w:r>
                </w:p>
              </w:tc>
            </w:tr>
          </w:tbl>
          <w:p w:rsidR="0085785F" w:rsidRPr="00871E43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A3044E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63" w:type="dxa"/>
          </w:tcPr>
          <w:p w:rsidR="0085785F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929">
              <w:rPr>
                <w:rFonts w:ascii="Times New Roman" w:hAnsi="Times New Roman"/>
                <w:sz w:val="20"/>
                <w:szCs w:val="20"/>
              </w:rPr>
              <w:t xml:space="preserve">Паспорт подпрограммы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«Сельское хозяйство Талдомского муниципального района» 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, Раздел «Источник финансирования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, изложить в следующей редакции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W w:w="11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664"/>
              <w:gridCol w:w="1080"/>
              <w:gridCol w:w="1080"/>
              <w:gridCol w:w="1080"/>
              <w:gridCol w:w="1080"/>
              <w:gridCol w:w="1080"/>
              <w:gridCol w:w="1080"/>
              <w:gridCol w:w="1050"/>
              <w:gridCol w:w="1081"/>
            </w:tblGrid>
            <w:tr w:rsidR="0085785F" w:rsidRPr="00AE23E1" w:rsidTr="00E81F85">
              <w:trPr>
                <w:cantSplit/>
                <w:trHeight w:val="351"/>
              </w:trPr>
              <w:tc>
                <w:tcPr>
                  <w:tcW w:w="26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AE23E1">
                    <w:rPr>
                      <w:rFonts w:ascii="Times New Roman" w:hAnsi="Times New Roman"/>
                      <w:sz w:val="21"/>
                      <w:szCs w:val="21"/>
                    </w:rPr>
                    <w:t>Источник финансирования</w:t>
                  </w:r>
                </w:p>
              </w:tc>
              <w:tc>
                <w:tcPr>
                  <w:tcW w:w="861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AE23E1">
                    <w:rPr>
                      <w:rFonts w:ascii="Times New Roman" w:hAnsi="Times New Roman"/>
                      <w:sz w:val="21"/>
                      <w:szCs w:val="21"/>
                    </w:rPr>
                    <w:t>Расходы  (тыс. рублей)</w:t>
                  </w:r>
                </w:p>
                <w:p w:rsidR="0085785F" w:rsidRPr="00AE23E1" w:rsidRDefault="0085785F" w:rsidP="00E81F85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</w:p>
              </w:tc>
            </w:tr>
            <w:tr w:rsidR="0085785F" w:rsidRPr="00AE23E1" w:rsidTr="004B061A">
              <w:trPr>
                <w:cantSplit/>
                <w:trHeight w:val="397"/>
              </w:trPr>
              <w:tc>
                <w:tcPr>
                  <w:tcW w:w="2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2014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2015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2016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2017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2018 год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2019 год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2020 год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AE23E1">
                    <w:rPr>
                      <w:rFonts w:ascii="Times New Roman" w:hAnsi="Times New Roman" w:cs="Times New Roman"/>
                      <w:sz w:val="21"/>
                      <w:szCs w:val="21"/>
                    </w:rPr>
                    <w:t>Итого</w:t>
                  </w:r>
                </w:p>
              </w:tc>
            </w:tr>
            <w:tr w:rsidR="0085785F" w:rsidRPr="00004520" w:rsidTr="004B061A">
              <w:trPr>
                <w:cantSplit/>
                <w:trHeight w:val="646"/>
              </w:trPr>
              <w:tc>
                <w:tcPr>
                  <w:tcW w:w="2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tabs>
                      <w:tab w:val="center" w:pos="4677"/>
                      <w:tab w:val="right" w:pos="9355"/>
                    </w:tabs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AE23E1">
                    <w:rPr>
                      <w:rFonts w:ascii="Times New Roman" w:hAnsi="Times New Roman"/>
                      <w:sz w:val="21"/>
                      <w:szCs w:val="21"/>
                    </w:rPr>
                    <w:t>Всего:</w:t>
                  </w:r>
                </w:p>
                <w:p w:rsidR="0085785F" w:rsidRPr="004A6592" w:rsidRDefault="0085785F" w:rsidP="00E81F85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4A6592">
                    <w:rPr>
                      <w:rFonts w:ascii="Times New Roman" w:hAnsi="Times New Roman"/>
                    </w:rPr>
                    <w:t>в том числе: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187000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323000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422000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664000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782000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782000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782000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3942000</w:t>
                  </w:r>
                </w:p>
              </w:tc>
            </w:tr>
            <w:tr w:rsidR="0085785F" w:rsidRPr="00004520" w:rsidTr="00E81F85">
              <w:trPr>
                <w:cantSplit/>
                <w:trHeight w:val="540"/>
              </w:trPr>
              <w:tc>
                <w:tcPr>
                  <w:tcW w:w="2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AE23E1">
                    <w:rPr>
                      <w:rFonts w:ascii="Times New Roman" w:hAnsi="Times New Roman"/>
                      <w:sz w:val="21"/>
                      <w:szCs w:val="21"/>
                    </w:rPr>
                    <w:t>Средства федерального бюджета</w:t>
                  </w:r>
                  <w:r>
                    <w:rPr>
                      <w:rFonts w:ascii="Times New Roman" w:hAnsi="Times New Roman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61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 xml:space="preserve">Средства сельхозтоваропроизводители получают напрямую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из федерального </w:t>
                  </w: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 xml:space="preserve">бюджета </w:t>
                  </w:r>
                </w:p>
              </w:tc>
            </w:tr>
            <w:tr w:rsidR="0085785F" w:rsidRPr="00004520" w:rsidTr="00E81F85">
              <w:trPr>
                <w:cantSplit/>
                <w:trHeight w:val="482"/>
              </w:trPr>
              <w:tc>
                <w:tcPr>
                  <w:tcW w:w="2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AE23E1">
                    <w:rPr>
                      <w:rFonts w:ascii="Times New Roman" w:hAnsi="Times New Roman"/>
                      <w:sz w:val="21"/>
                      <w:szCs w:val="21"/>
                    </w:rPr>
                    <w:t>Средства бюджета Московской</w:t>
                  </w:r>
                </w:p>
                <w:p w:rsidR="0085785F" w:rsidRPr="004A6592" w:rsidRDefault="0085785F" w:rsidP="00E81F85">
                  <w:pPr>
                    <w:tabs>
                      <w:tab w:val="center" w:pos="4677"/>
                      <w:tab w:val="right" w:pos="9355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4A6592">
                    <w:rPr>
                      <w:rFonts w:ascii="Times New Roman" w:hAnsi="Times New Roman"/>
                      <w:sz w:val="21"/>
                      <w:szCs w:val="21"/>
                    </w:rPr>
                    <w:t>Области</w:t>
                  </w:r>
                  <w:r>
                    <w:rPr>
                      <w:rFonts w:ascii="Times New Roman" w:hAnsi="Times New Roman"/>
                      <w:sz w:val="21"/>
                      <w:szCs w:val="21"/>
                    </w:rPr>
                    <w:t xml:space="preserve"> </w:t>
                  </w:r>
                </w:p>
              </w:tc>
              <w:tc>
                <w:tcPr>
                  <w:tcW w:w="8611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 xml:space="preserve">Средства сельхозтоваропроизводители получают напрямую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из </w:t>
                  </w: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бюджета Московской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911306">
                    <w:rPr>
                      <w:rFonts w:ascii="Times New Roman" w:hAnsi="Times New Roman"/>
                      <w:sz w:val="20"/>
                      <w:szCs w:val="20"/>
                    </w:rPr>
                    <w:t>области</w:t>
                  </w:r>
                </w:p>
              </w:tc>
            </w:tr>
            <w:tr w:rsidR="0085785F" w:rsidRPr="00004520" w:rsidTr="004B061A">
              <w:trPr>
                <w:cantSplit/>
                <w:trHeight w:val="843"/>
              </w:trPr>
              <w:tc>
                <w:tcPr>
                  <w:tcW w:w="2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rPr>
                      <w:rFonts w:ascii="Times New Roman" w:hAnsi="Times New Roman"/>
                      <w:sz w:val="21"/>
                      <w:szCs w:val="21"/>
                    </w:rPr>
                  </w:pPr>
                  <w:r w:rsidRPr="00AE23E1">
                    <w:rPr>
                      <w:rFonts w:ascii="Times New Roman" w:hAnsi="Times New Roman"/>
                      <w:sz w:val="21"/>
                      <w:szCs w:val="21"/>
                    </w:rPr>
                    <w:t xml:space="preserve">Средства </w:t>
                  </w:r>
                  <w:r>
                    <w:rPr>
                      <w:rFonts w:ascii="Times New Roman" w:hAnsi="Times New Roman"/>
                      <w:sz w:val="21"/>
                      <w:szCs w:val="21"/>
                    </w:rPr>
                    <w:t>бюджета Талдомского муниципального района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0</w:t>
                  </w:r>
                </w:p>
              </w:tc>
            </w:tr>
            <w:tr w:rsidR="0085785F" w:rsidRPr="00004520" w:rsidTr="004B061A">
              <w:trPr>
                <w:cantSplit/>
                <w:trHeight w:val="499"/>
              </w:trPr>
              <w:tc>
                <w:tcPr>
                  <w:tcW w:w="2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AE23E1" w:rsidRDefault="0085785F" w:rsidP="00E81F85">
                  <w:pPr>
                    <w:pStyle w:val="ConsPlusCell"/>
                    <w:tabs>
                      <w:tab w:val="center" w:pos="4677"/>
                      <w:tab w:val="right" w:pos="9355"/>
                    </w:tabs>
                    <w:rPr>
                      <w:rFonts w:ascii="Times New Roman" w:hAnsi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/>
                      <w:sz w:val="21"/>
                      <w:szCs w:val="21"/>
                    </w:rPr>
                    <w:t>Внебюджетные источники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187000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323000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422000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664000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782000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782000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782000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5785F" w:rsidRPr="00004520" w:rsidRDefault="0085785F" w:rsidP="00E81F8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004520">
                    <w:rPr>
                      <w:rFonts w:ascii="Times New Roman" w:hAnsi="Times New Roman"/>
                    </w:rPr>
                    <w:t>3942000</w:t>
                  </w:r>
                </w:p>
              </w:tc>
            </w:tr>
          </w:tbl>
          <w:p w:rsidR="0085785F" w:rsidRPr="004F3380" w:rsidRDefault="0085785F" w:rsidP="002E586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F40929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63" w:type="dxa"/>
          </w:tcPr>
          <w:p w:rsidR="0085785F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«Сельское хозяйство Талдомского муниципального района» 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на 2014-2020 годы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1 </w:t>
            </w:r>
          </w:p>
          <w:p w:rsidR="0085785F" w:rsidRPr="00F40929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4B061A">
              <w:rPr>
                <w:rFonts w:ascii="Times New Roman" w:hAnsi="Times New Roman"/>
                <w:sz w:val="20"/>
                <w:szCs w:val="20"/>
                <w:lang w:eastAsia="ru-RU"/>
              </w:rPr>
              <w:t>Задача 1. Рост уровня интенсивности использования посевных площадей в Московской области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tbl>
            <w:tblPr>
              <w:tblW w:w="11289" w:type="dxa"/>
              <w:tblLook w:val="0000"/>
            </w:tblPr>
            <w:tblGrid>
              <w:gridCol w:w="1778"/>
              <w:gridCol w:w="1036"/>
              <w:gridCol w:w="1091"/>
              <w:gridCol w:w="1048"/>
              <w:gridCol w:w="965"/>
              <w:gridCol w:w="1063"/>
              <w:gridCol w:w="1001"/>
              <w:gridCol w:w="1110"/>
              <w:gridCol w:w="1186"/>
              <w:gridCol w:w="1011"/>
            </w:tblGrid>
            <w:tr w:rsidR="0085785F" w:rsidRPr="004B061A" w:rsidTr="0041279A">
              <w:trPr>
                <w:trHeight w:val="510"/>
              </w:trPr>
              <w:tc>
                <w:tcPr>
                  <w:tcW w:w="17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54 450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5 630,2</w:t>
                  </w:r>
                </w:p>
              </w:tc>
              <w:tc>
                <w:tcPr>
                  <w:tcW w:w="10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7 500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22 500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13 819,8</w:t>
                  </w:r>
                </w:p>
              </w:tc>
              <w:tc>
                <w:tcPr>
                  <w:tcW w:w="101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5 000</w:t>
                  </w:r>
                </w:p>
              </w:tc>
            </w:tr>
            <w:tr w:rsidR="0085785F" w:rsidRPr="004B061A" w:rsidTr="0041279A">
              <w:trPr>
                <w:trHeight w:val="615"/>
              </w:trPr>
              <w:tc>
                <w:tcPr>
                  <w:tcW w:w="177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51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4B061A" w:rsidRDefault="0085785F" w:rsidP="004B06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4B061A" w:rsidTr="0041279A">
              <w:trPr>
                <w:trHeight w:val="615"/>
              </w:trPr>
              <w:tc>
                <w:tcPr>
                  <w:tcW w:w="177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51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4B061A" w:rsidRDefault="0085785F" w:rsidP="004B06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4B061A" w:rsidTr="0041279A">
              <w:trPr>
                <w:trHeight w:val="870"/>
              </w:trPr>
              <w:tc>
                <w:tcPr>
                  <w:tcW w:w="177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3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0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8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1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4B061A" w:rsidTr="0041279A">
              <w:trPr>
                <w:trHeight w:val="510"/>
              </w:trPr>
              <w:tc>
                <w:tcPr>
                  <w:tcW w:w="177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3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54 450</w:t>
                  </w:r>
                </w:p>
              </w:tc>
              <w:tc>
                <w:tcPr>
                  <w:tcW w:w="10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5 630,2</w:t>
                  </w:r>
                </w:p>
              </w:tc>
              <w:tc>
                <w:tcPr>
                  <w:tcW w:w="100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7 500</w:t>
                  </w:r>
                </w:p>
              </w:tc>
              <w:tc>
                <w:tcPr>
                  <w:tcW w:w="111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22 500</w:t>
                  </w:r>
                </w:p>
              </w:tc>
              <w:tc>
                <w:tcPr>
                  <w:tcW w:w="118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13 819,8</w:t>
                  </w:r>
                </w:p>
              </w:tc>
              <w:tc>
                <w:tcPr>
                  <w:tcW w:w="101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5 000</w:t>
                  </w:r>
                </w:p>
              </w:tc>
            </w:tr>
            <w:tr w:rsidR="0085785F" w:rsidRPr="004B061A" w:rsidTr="0041279A">
              <w:trPr>
                <w:trHeight w:val="525"/>
              </w:trPr>
              <w:tc>
                <w:tcPr>
                  <w:tcW w:w="177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3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54 450</w:t>
                  </w:r>
                </w:p>
              </w:tc>
              <w:tc>
                <w:tcPr>
                  <w:tcW w:w="10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5 630,2</w:t>
                  </w:r>
                </w:p>
              </w:tc>
              <w:tc>
                <w:tcPr>
                  <w:tcW w:w="100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7 500</w:t>
                  </w:r>
                </w:p>
              </w:tc>
              <w:tc>
                <w:tcPr>
                  <w:tcW w:w="111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22 500</w:t>
                  </w:r>
                </w:p>
              </w:tc>
              <w:tc>
                <w:tcPr>
                  <w:tcW w:w="118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13 819,8</w:t>
                  </w:r>
                </w:p>
              </w:tc>
              <w:tc>
                <w:tcPr>
                  <w:tcW w:w="101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4B061A" w:rsidRDefault="0085785F" w:rsidP="004B061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4B061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5 000</w:t>
                  </w:r>
                </w:p>
              </w:tc>
            </w:tr>
          </w:tbl>
          <w:p w:rsidR="0085785F" w:rsidRPr="00AE23E1" w:rsidRDefault="0085785F" w:rsidP="00E81F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997A2D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63" w:type="dxa"/>
          </w:tcPr>
          <w:p w:rsidR="0085785F" w:rsidRPr="00F40929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«Сельское хозяйство Талдомского муниципального района» 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на 2014-2020 годы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1.1. «</w:t>
            </w:r>
            <w:r w:rsidRPr="00AD331E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1. Оказание несвязанной поддержки сельскохозяйствен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AD331E">
              <w:rPr>
                <w:rFonts w:ascii="Times New Roman" w:hAnsi="Times New Roman"/>
                <w:sz w:val="20"/>
                <w:szCs w:val="20"/>
                <w:lang w:eastAsia="ru-RU"/>
              </w:rPr>
              <w:t>ным товаропроиз-водителям в области растениеводства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p w:rsidR="0085785F" w:rsidRDefault="0085785F"/>
          <w:tbl>
            <w:tblPr>
              <w:tblW w:w="11241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800"/>
              <w:gridCol w:w="1080"/>
              <w:gridCol w:w="1080"/>
              <w:gridCol w:w="1116"/>
              <w:gridCol w:w="1116"/>
              <w:gridCol w:w="1016"/>
            </w:tblGrid>
            <w:tr w:rsidR="0085785F" w:rsidRPr="00AD331E" w:rsidTr="00C0154E">
              <w:trPr>
                <w:trHeight w:val="525"/>
              </w:trPr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54 450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5 630,2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7 500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22 500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13 819,8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5 000</w:t>
                  </w:r>
                </w:p>
              </w:tc>
            </w:tr>
            <w:tr w:rsidR="0085785F" w:rsidRPr="00AD331E" w:rsidTr="00C0154E">
              <w:trPr>
                <w:trHeight w:val="73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43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AD331E" w:rsidRDefault="0085785F" w:rsidP="00AD331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AD331E" w:rsidTr="00C0154E">
              <w:trPr>
                <w:trHeight w:val="60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43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AD331E" w:rsidRDefault="0085785F" w:rsidP="00AD331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AD331E" w:rsidTr="00C0154E">
              <w:trPr>
                <w:trHeight w:val="90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AD331E" w:rsidTr="00C0154E">
              <w:trPr>
                <w:trHeight w:val="48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54 450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0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5 630,2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7 500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22 500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13 819,8</w:t>
                  </w:r>
                </w:p>
              </w:tc>
              <w:tc>
                <w:tcPr>
                  <w:tcW w:w="10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AD331E" w:rsidRDefault="0085785F" w:rsidP="00AD33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AD33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5 000</w:t>
                  </w:r>
                </w:p>
              </w:tc>
            </w:tr>
          </w:tbl>
          <w:p w:rsidR="0085785F" w:rsidRPr="00AE23E1" w:rsidRDefault="0085785F" w:rsidP="00E81F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997A2D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963" w:type="dxa"/>
          </w:tcPr>
          <w:p w:rsidR="0085785F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«Сельское хозяйство Талдомского муниципального района» 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на 2014-2020 годы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1.1.1. «</w:t>
            </w:r>
            <w:r w:rsidRPr="00911B56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Мероприятие 1. Субсидии на оказание несвязанной поддержки сельскохозяйствен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911B56">
              <w:rPr>
                <w:rFonts w:ascii="Times New Roman" w:hAnsi="Times New Roman"/>
                <w:sz w:val="20"/>
                <w:szCs w:val="20"/>
                <w:lang w:eastAsia="ru-RU"/>
              </w:rPr>
              <w:t>ным товаропроиз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911B56">
              <w:rPr>
                <w:rFonts w:ascii="Times New Roman" w:hAnsi="Times New Roman"/>
                <w:sz w:val="20"/>
                <w:szCs w:val="20"/>
                <w:lang w:eastAsia="ru-RU"/>
              </w:rPr>
              <w:t>водителям в области растениеводства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Pr="00F40929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W w:w="10851" w:type="dxa"/>
              <w:tblLook w:val="0000"/>
            </w:tblPr>
            <w:tblGrid>
              <w:gridCol w:w="1810"/>
              <w:gridCol w:w="963"/>
              <w:gridCol w:w="1116"/>
              <w:gridCol w:w="964"/>
              <w:gridCol w:w="620"/>
              <w:gridCol w:w="1080"/>
              <w:gridCol w:w="1016"/>
              <w:gridCol w:w="1116"/>
              <w:gridCol w:w="1116"/>
              <w:gridCol w:w="1050"/>
            </w:tblGrid>
            <w:tr w:rsidR="0085785F" w:rsidRPr="00911B56" w:rsidTr="003062E3">
              <w:trPr>
                <w:trHeight w:val="525"/>
              </w:trPr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96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54 450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5 630,2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7 500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22 500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13 819,8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5 000</w:t>
                  </w:r>
                </w:p>
              </w:tc>
            </w:tr>
            <w:tr w:rsidR="0085785F" w:rsidRPr="00911B56" w:rsidTr="003062E3">
              <w:trPr>
                <w:trHeight w:val="73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04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911B56" w:rsidRDefault="0085785F" w:rsidP="00911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911B56" w:rsidTr="003062E3">
              <w:trPr>
                <w:trHeight w:val="60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04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911B56" w:rsidRDefault="0085785F" w:rsidP="00911B5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911B56" w:rsidTr="003062E3">
              <w:trPr>
                <w:trHeight w:val="90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96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911B56" w:rsidTr="003062E3">
              <w:trPr>
                <w:trHeight w:val="48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96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54 450</w:t>
                  </w:r>
                </w:p>
              </w:tc>
              <w:tc>
                <w:tcPr>
                  <w:tcW w:w="9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2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5 630,2</w:t>
                  </w:r>
                </w:p>
              </w:tc>
              <w:tc>
                <w:tcPr>
                  <w:tcW w:w="10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7 500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22 500</w:t>
                  </w:r>
                </w:p>
              </w:tc>
              <w:tc>
                <w:tcPr>
                  <w:tcW w:w="11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13 819,8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11B56" w:rsidRDefault="0085785F" w:rsidP="00911B5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11B5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5 000</w:t>
                  </w:r>
                </w:p>
              </w:tc>
            </w:tr>
          </w:tbl>
          <w:p w:rsidR="0085785F" w:rsidRPr="00AE23E1" w:rsidRDefault="0085785F" w:rsidP="00E81F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c>
          <w:tcPr>
            <w:tcW w:w="479" w:type="dxa"/>
            <w:gridSpan w:val="2"/>
          </w:tcPr>
          <w:p w:rsidR="0085785F" w:rsidRPr="00997A2D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63" w:type="dxa"/>
          </w:tcPr>
          <w:p w:rsidR="0085785F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85785F" w:rsidRPr="00F40929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276A1A">
              <w:rPr>
                <w:rFonts w:ascii="Times New Roman" w:hAnsi="Times New Roman"/>
                <w:sz w:val="20"/>
                <w:szCs w:val="20"/>
              </w:rPr>
              <w:t>Задача 2. Рост объемов производства продукции сельского хозяйства в Московской области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tbl>
            <w:tblPr>
              <w:tblW w:w="11289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890"/>
              <w:gridCol w:w="1166"/>
              <w:gridCol w:w="1050"/>
            </w:tblGrid>
            <w:tr w:rsidR="0085785F" w:rsidRPr="00B734B9" w:rsidTr="00A011B2">
              <w:trPr>
                <w:trHeight w:val="615"/>
              </w:trPr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49500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3887550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187000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323000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416369,8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656500</w:t>
                  </w:r>
                </w:p>
              </w:tc>
              <w:tc>
                <w:tcPr>
                  <w:tcW w:w="89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759500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768180,2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777000</w:t>
                  </w:r>
                </w:p>
              </w:tc>
            </w:tr>
            <w:tr w:rsidR="0085785F" w:rsidRPr="00B734B9" w:rsidTr="00A011B2">
              <w:trPr>
                <w:trHeight w:val="61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47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B734B9" w:rsidRDefault="0085785F" w:rsidP="00B734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B734B9" w:rsidTr="00A011B2">
              <w:trPr>
                <w:trHeight w:val="54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47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B734B9" w:rsidRDefault="0085785F" w:rsidP="00B734B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B734B9" w:rsidTr="00A011B2">
              <w:trPr>
                <w:trHeight w:val="84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9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B734B9" w:rsidTr="00A011B2">
              <w:trPr>
                <w:trHeight w:val="57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49500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3887550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187000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323000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416369,8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656500</w:t>
                  </w:r>
                </w:p>
              </w:tc>
              <w:tc>
                <w:tcPr>
                  <w:tcW w:w="89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759500</w:t>
                  </w:r>
                </w:p>
              </w:tc>
              <w:tc>
                <w:tcPr>
                  <w:tcW w:w="11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768180,2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B734B9" w:rsidRDefault="0085785F" w:rsidP="00B734B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B734B9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777000</w:t>
                  </w:r>
                </w:p>
              </w:tc>
            </w:tr>
          </w:tbl>
          <w:p w:rsidR="0085785F" w:rsidRPr="00AE23E1" w:rsidRDefault="0085785F" w:rsidP="00E81F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rPr>
          <w:gridBefore w:val="1"/>
        </w:trPr>
        <w:tc>
          <w:tcPr>
            <w:tcW w:w="479" w:type="dxa"/>
          </w:tcPr>
          <w:p w:rsidR="0085785F" w:rsidRPr="00997A2D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63" w:type="dxa"/>
          </w:tcPr>
          <w:p w:rsidR="0085785F" w:rsidRPr="00F40929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» муниципальной 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2.1.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6F61BA">
              <w:rPr>
                <w:rFonts w:ascii="Times New Roman" w:hAnsi="Times New Roman"/>
                <w:sz w:val="20"/>
                <w:szCs w:val="20"/>
              </w:rPr>
              <w:t>Основное мероприятие 1. Государственная поддержка подотрасли растениеводства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6F61BA" w:rsidTr="006F61BA">
              <w:trPr>
                <w:trHeight w:val="52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6F61BA" w:rsidTr="006F61BA">
              <w:trPr>
                <w:trHeight w:val="57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6F61BA" w:rsidRDefault="0085785F" w:rsidP="006F61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6F61BA" w:rsidTr="006F61BA">
              <w:trPr>
                <w:trHeight w:val="55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6F61BA" w:rsidRDefault="0085785F" w:rsidP="006F61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6F61BA" w:rsidTr="006F61BA">
              <w:trPr>
                <w:trHeight w:val="79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6F61BA" w:rsidTr="006F61BA">
              <w:trPr>
                <w:trHeight w:val="43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85785F" w:rsidRPr="00AE23E1" w:rsidRDefault="0085785F" w:rsidP="00E81F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rPr>
          <w:gridBefore w:val="1"/>
        </w:trPr>
        <w:tc>
          <w:tcPr>
            <w:tcW w:w="479" w:type="dxa"/>
          </w:tcPr>
          <w:p w:rsidR="0085785F" w:rsidRPr="00997A2D" w:rsidRDefault="0085785F" w:rsidP="000814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963" w:type="dxa"/>
          </w:tcPr>
          <w:p w:rsidR="0085785F" w:rsidRPr="00F40929" w:rsidRDefault="0085785F" w:rsidP="00F40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2.1.1.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6F61BA">
              <w:rPr>
                <w:rFonts w:ascii="Times New Roman" w:hAnsi="Times New Roman"/>
                <w:sz w:val="20"/>
                <w:szCs w:val="20"/>
              </w:rPr>
              <w:t>Мероприятие 1. Субсидии на возмещение части процентной ставки по краткосрочным кредитам (займам) на развитие растениеводства, переработку и реализацию продукции растениеводства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6F61BA" w:rsidTr="006F61BA">
              <w:trPr>
                <w:trHeight w:val="61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6F61BA" w:rsidTr="006F61BA">
              <w:trPr>
                <w:trHeight w:val="51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6F61BA" w:rsidRDefault="0085785F" w:rsidP="006F61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6F61BA" w:rsidTr="006F61BA">
              <w:trPr>
                <w:trHeight w:val="54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6F61BA" w:rsidRDefault="0085785F" w:rsidP="006F61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6F61BA" w:rsidTr="006F61BA">
              <w:trPr>
                <w:trHeight w:val="81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6F61BA" w:rsidTr="006F61BA">
              <w:trPr>
                <w:trHeight w:val="49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6F61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85785F" w:rsidRPr="00AE23E1" w:rsidRDefault="0085785F" w:rsidP="00E81F8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871E43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rPr>
          <w:gridBefore w:val="1"/>
        </w:trPr>
        <w:tc>
          <w:tcPr>
            <w:tcW w:w="479" w:type="dxa"/>
          </w:tcPr>
          <w:p w:rsidR="0085785F" w:rsidRPr="00997A2D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63" w:type="dxa"/>
          </w:tcPr>
          <w:p w:rsidR="0085785F" w:rsidRPr="00F40929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2.1.2.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E6239E">
              <w:rPr>
                <w:rFonts w:ascii="Times New Roman" w:hAnsi="Times New Roman"/>
                <w:sz w:val="20"/>
                <w:szCs w:val="20"/>
              </w:rPr>
              <w:t>Мероприятие 2. Субсидии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продукцией растениеводства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 w:rsidP="00D62A1E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6F61BA" w:rsidTr="00D62A1E">
              <w:trPr>
                <w:trHeight w:val="61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6F61BA" w:rsidTr="00D62A1E">
              <w:trPr>
                <w:trHeight w:val="51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6F61BA" w:rsidRDefault="0085785F" w:rsidP="00D62A1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6F61BA" w:rsidTr="00D62A1E">
              <w:trPr>
                <w:trHeight w:val="54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6F61BA" w:rsidRDefault="0085785F" w:rsidP="00D62A1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6F61BA" w:rsidTr="00D62A1E">
              <w:trPr>
                <w:trHeight w:val="81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6F61BA" w:rsidTr="00D62A1E">
              <w:trPr>
                <w:trHeight w:val="49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6F61BA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6F61B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85785F" w:rsidRPr="00AE23E1" w:rsidRDefault="0085785F" w:rsidP="00D62A1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89371E">
        <w:trPr>
          <w:gridBefore w:val="1"/>
        </w:trPr>
        <w:tc>
          <w:tcPr>
            <w:tcW w:w="479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2.2.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E6239E">
              <w:rPr>
                <w:rFonts w:ascii="Times New Roman" w:hAnsi="Times New Roman"/>
                <w:sz w:val="20"/>
                <w:szCs w:val="20"/>
              </w:rPr>
              <w:t>Основное мероприятие 2. Развитие элитного семеноводства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E6239E" w:rsidTr="00E6239E">
              <w:trPr>
                <w:trHeight w:val="37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159,6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7,3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21,5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25,4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85785F" w:rsidRPr="00E6239E" w:rsidTr="00E6239E">
              <w:trPr>
                <w:trHeight w:val="61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E6239E" w:rsidRDefault="0085785F" w:rsidP="00E6239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E6239E" w:rsidTr="00E6239E">
              <w:trPr>
                <w:trHeight w:val="66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E6239E" w:rsidRDefault="0085785F" w:rsidP="00E6239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E6239E" w:rsidTr="00E6239E">
              <w:trPr>
                <w:trHeight w:val="87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E6239E" w:rsidTr="00E6239E">
              <w:trPr>
                <w:trHeight w:val="39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159,6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7,3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21,5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25,4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E6239E" w:rsidRDefault="0085785F" w:rsidP="00E6239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E6239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2.2.1.</w:t>
            </w:r>
          </w:p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123831">
              <w:rPr>
                <w:rFonts w:ascii="Times New Roman" w:hAnsi="Times New Roman"/>
                <w:sz w:val="20"/>
                <w:szCs w:val="20"/>
              </w:rPr>
              <w:t>Мероприятие 1. Субсидии на возмещение части затрат на приобретение элитных семян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366237" w:rsidTr="00366237">
              <w:trPr>
                <w:trHeight w:val="55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159,6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7,3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21,5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25,4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  <w:tr w:rsidR="0085785F" w:rsidRPr="00366237" w:rsidTr="00366237">
              <w:trPr>
                <w:trHeight w:val="57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366237" w:rsidRDefault="0085785F" w:rsidP="003662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366237" w:rsidTr="00366237">
              <w:trPr>
                <w:trHeight w:val="61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366237" w:rsidRDefault="0085785F" w:rsidP="0036623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366237" w:rsidTr="00366237">
              <w:trPr>
                <w:trHeight w:val="84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366237" w:rsidTr="00366237">
              <w:trPr>
                <w:trHeight w:val="49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159,6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7,3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21,5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22,7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25,4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366237" w:rsidRDefault="0085785F" w:rsidP="0036623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66237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го хозяйства Тал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домского муници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2.3.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A74391">
              <w:rPr>
                <w:rFonts w:ascii="Times New Roman" w:hAnsi="Times New Roman"/>
                <w:sz w:val="20"/>
                <w:szCs w:val="20"/>
              </w:rPr>
              <w:t>Основное мероприятие 3. Государственная поддержка подотрасли живот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74391">
              <w:rPr>
                <w:rFonts w:ascii="Times New Roman" w:hAnsi="Times New Roman"/>
                <w:sz w:val="20"/>
                <w:szCs w:val="20"/>
              </w:rPr>
              <w:t>новодства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tbl>
            <w:tblPr>
              <w:tblW w:w="11289" w:type="dxa"/>
              <w:tblLook w:val="0000"/>
            </w:tblPr>
            <w:tblGrid>
              <w:gridCol w:w="1634"/>
              <w:gridCol w:w="1070"/>
              <w:gridCol w:w="1129"/>
              <w:gridCol w:w="1084"/>
              <w:gridCol w:w="1114"/>
              <w:gridCol w:w="1114"/>
              <w:gridCol w:w="980"/>
              <w:gridCol w:w="1114"/>
              <w:gridCol w:w="980"/>
              <w:gridCol w:w="1070"/>
            </w:tblGrid>
            <w:tr w:rsidR="0085785F" w:rsidRPr="00C673B0" w:rsidTr="006971BE">
              <w:trPr>
                <w:trHeight w:val="735"/>
              </w:trPr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3600</w:t>
                  </w:r>
                </w:p>
              </w:tc>
              <w:tc>
                <w:tcPr>
                  <w:tcW w:w="113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665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258</w:t>
                  </w:r>
                </w:p>
              </w:tc>
              <w:tc>
                <w:tcPr>
                  <w:tcW w:w="109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243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877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204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390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731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615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599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</w:tr>
            <w:tr w:rsidR="0085785F" w:rsidRPr="00C673B0" w:rsidTr="006971BE">
              <w:trPr>
                <w:trHeight w:val="645"/>
              </w:trPr>
              <w:tc>
                <w:tcPr>
                  <w:tcW w:w="1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732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C673B0" w:rsidRDefault="0085785F" w:rsidP="00C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C673B0" w:rsidTr="006971BE">
              <w:trPr>
                <w:trHeight w:val="705"/>
              </w:trPr>
              <w:tc>
                <w:tcPr>
                  <w:tcW w:w="1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732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C673B0" w:rsidRDefault="0085785F" w:rsidP="00C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C673B0" w:rsidTr="006971BE">
              <w:trPr>
                <w:trHeight w:val="855"/>
              </w:trPr>
              <w:tc>
                <w:tcPr>
                  <w:tcW w:w="1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7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3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7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E55CC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C673B0" w:rsidTr="006971BE">
              <w:trPr>
                <w:trHeight w:val="705"/>
              </w:trPr>
              <w:tc>
                <w:tcPr>
                  <w:tcW w:w="15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7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3600</w:t>
                  </w:r>
                </w:p>
              </w:tc>
              <w:tc>
                <w:tcPr>
                  <w:tcW w:w="113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2 665 258</w:t>
                  </w:r>
                </w:p>
              </w:tc>
              <w:tc>
                <w:tcPr>
                  <w:tcW w:w="109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1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243 877</w:t>
                  </w:r>
                </w:p>
              </w:tc>
              <w:tc>
                <w:tcPr>
                  <w:tcW w:w="11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204 400</w:t>
                  </w:r>
                </w:p>
              </w:tc>
              <w:tc>
                <w:tcPr>
                  <w:tcW w:w="98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390 550</w:t>
                  </w:r>
                </w:p>
              </w:tc>
              <w:tc>
                <w:tcPr>
                  <w:tcW w:w="11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611 731</w:t>
                  </w:r>
                </w:p>
              </w:tc>
              <w:tc>
                <w:tcPr>
                  <w:tcW w:w="98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615 250</w:t>
                  </w:r>
                </w:p>
              </w:tc>
              <w:tc>
                <w:tcPr>
                  <w:tcW w:w="107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599 450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го хозяйства Тал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домского муници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» муниципальной 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2.3.1.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Меро</w:t>
            </w:r>
            <w:r>
              <w:rPr>
                <w:rFonts w:ascii="Times New Roman" w:hAnsi="Times New Roman"/>
                <w:sz w:val="20"/>
                <w:szCs w:val="20"/>
              </w:rPr>
              <w:t>приятие 1.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Субсидии на возмещение части процентной ставки по кратко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срочным кредитам (займам) на разви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тие животновод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ства, переработки и реализации продук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ции животновод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9,10,11,12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цы изложить в сле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C673B0" w:rsidTr="00C673B0">
              <w:trPr>
                <w:trHeight w:val="64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C673B0" w:rsidTr="00C673B0">
              <w:trPr>
                <w:trHeight w:val="70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C673B0" w:rsidRDefault="0085785F" w:rsidP="00C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C673B0" w:rsidTr="00C673B0">
              <w:trPr>
                <w:trHeight w:val="67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C673B0" w:rsidRDefault="0085785F" w:rsidP="00C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C673B0" w:rsidTr="00C673B0">
              <w:trPr>
                <w:trHeight w:val="81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C673B0" w:rsidTr="00C673B0">
              <w:trPr>
                <w:trHeight w:val="52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6961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го хозяйства Тал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домского муници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» муниципальной 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2.3.2.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Мероприятие 2.Субсидии на возмещение части процентной ставки по инвести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ционным кредитам (займам) на разви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тие животновод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ства, переработки и развития инфраст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руктуры и логисти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ческого обеспече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ния рынков продук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цией животновод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673B0">
              <w:rPr>
                <w:rFonts w:ascii="Times New Roman" w:hAnsi="Times New Roman"/>
                <w:sz w:val="20"/>
                <w:szCs w:val="20"/>
              </w:rPr>
              <w:t>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 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C673B0" w:rsidTr="00C673B0">
              <w:trPr>
                <w:trHeight w:val="570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C673B0" w:rsidTr="00C673B0">
              <w:trPr>
                <w:trHeight w:val="57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C673B0" w:rsidRDefault="0085785F" w:rsidP="00C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C673B0" w:rsidTr="00C673B0">
              <w:trPr>
                <w:trHeight w:val="64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C673B0" w:rsidRDefault="0085785F" w:rsidP="00C673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C673B0" w:rsidTr="00C673B0">
              <w:trPr>
                <w:trHeight w:val="82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C673B0" w:rsidTr="00C673B0">
              <w:trPr>
                <w:trHeight w:val="39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C673B0" w:rsidRDefault="0085785F" w:rsidP="00C673B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673B0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2.3.3.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D505B6">
              <w:rPr>
                <w:rFonts w:ascii="Times New Roman" w:hAnsi="Times New Roman"/>
                <w:sz w:val="20"/>
                <w:szCs w:val="20"/>
              </w:rPr>
              <w:t>Мероприятие 3. Поддержка производства свинины, кроликов и мелкого рогатого скота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8,9,10,11,12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tbl>
            <w:tblPr>
              <w:tblW w:w="11289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D505B6" w:rsidTr="00BF1568">
              <w:trPr>
                <w:trHeight w:val="465"/>
              </w:trPr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12170,5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1950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</w:tr>
            <w:tr w:rsidR="0085785F" w:rsidRPr="00D505B6" w:rsidTr="00BF1568">
              <w:trPr>
                <w:trHeight w:val="67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47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D505B6" w:rsidRDefault="0085785F" w:rsidP="00D505B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D505B6" w:rsidTr="00BF1568">
              <w:trPr>
                <w:trHeight w:val="55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D505B6" w:rsidTr="00BF1568">
              <w:trPr>
                <w:trHeight w:val="82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D505B6" w:rsidTr="00BF1568">
              <w:trPr>
                <w:trHeight w:val="51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3600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1 950,00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505B6" w:rsidRDefault="0085785F" w:rsidP="00D505B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505B6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2.3.4.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D62A1E">
              <w:rPr>
                <w:rFonts w:ascii="Times New Roman" w:hAnsi="Times New Roman"/>
                <w:sz w:val="20"/>
                <w:szCs w:val="20"/>
              </w:rPr>
              <w:t>Мероприятие 4. Поддержка производства говядины от бычков молочных пород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D62A1E" w:rsidTr="00D62A1E">
              <w:trPr>
                <w:trHeight w:val="43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2663308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243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877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390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481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615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599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</w:tr>
            <w:tr w:rsidR="0085785F" w:rsidRPr="00D62A1E" w:rsidTr="00D62A1E">
              <w:trPr>
                <w:trHeight w:val="61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D62A1E" w:rsidRDefault="0085785F" w:rsidP="00D62A1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D62A1E" w:rsidTr="00D62A1E">
              <w:trPr>
                <w:trHeight w:val="55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D62A1E" w:rsidTr="00D62A1E">
              <w:trPr>
                <w:trHeight w:val="87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D62A1E" w:rsidTr="00D62A1E">
              <w:trPr>
                <w:trHeight w:val="49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2663308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D62A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243 877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203 500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390 300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611 481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615 000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D62A1E" w:rsidRDefault="0085785F" w:rsidP="00D62A1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599 150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2.4.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99457A">
              <w:rPr>
                <w:rFonts w:ascii="Times New Roman" w:hAnsi="Times New Roman"/>
                <w:sz w:val="20"/>
                <w:szCs w:val="20"/>
              </w:rPr>
              <w:t>Основное мероприятие 4. Поддержка племенного животноводства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p w:rsidR="0085785F" w:rsidRDefault="0085785F"/>
          <w:tbl>
            <w:tblPr>
              <w:tblW w:w="12362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99457A" w:rsidTr="0099457A">
              <w:trPr>
                <w:trHeight w:val="525"/>
              </w:trPr>
              <w:tc>
                <w:tcPr>
                  <w:tcW w:w="19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340463,4</w:t>
                  </w:r>
                </w:p>
              </w:tc>
              <w:tc>
                <w:tcPr>
                  <w:tcW w:w="11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33786,7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36024,5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37253,1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48073,3</w:t>
                  </w:r>
                </w:p>
              </w:tc>
              <w:tc>
                <w:tcPr>
                  <w:tcW w:w="119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49590,6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55065,2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80670</w:t>
                  </w:r>
                </w:p>
              </w:tc>
            </w:tr>
            <w:tr w:rsidR="0085785F" w:rsidRPr="0099457A" w:rsidTr="0099457A">
              <w:trPr>
                <w:trHeight w:val="510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10365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99457A" w:rsidRDefault="0085785F" w:rsidP="009945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99457A" w:rsidTr="0099457A">
              <w:trPr>
                <w:trHeight w:val="52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99457A" w:rsidTr="0099457A">
              <w:trPr>
                <w:trHeight w:val="79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99457A" w:rsidTr="0099457A">
              <w:trPr>
                <w:trHeight w:val="465"/>
              </w:trPr>
              <w:tc>
                <w:tcPr>
                  <w:tcW w:w="199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14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21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340463,4</w:t>
                  </w:r>
                </w:p>
              </w:tc>
              <w:tc>
                <w:tcPr>
                  <w:tcW w:w="11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33786,7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36024,5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37253,1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48073,3</w:t>
                  </w:r>
                </w:p>
              </w:tc>
              <w:tc>
                <w:tcPr>
                  <w:tcW w:w="1197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49590,6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55065,2</w:t>
                  </w:r>
                </w:p>
              </w:tc>
              <w:tc>
                <w:tcPr>
                  <w:tcW w:w="114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99457A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80670</w:t>
                  </w:r>
                </w:p>
              </w:tc>
            </w:tr>
          </w:tbl>
          <w:p w:rsidR="0085785F" w:rsidRDefault="0085785F" w:rsidP="00D62A1E"/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963" w:type="dxa"/>
          </w:tcPr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» муниципальной 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2.4.1.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89371E">
              <w:rPr>
                <w:rFonts w:ascii="Times New Roman" w:hAnsi="Times New Roman"/>
                <w:sz w:val="20"/>
                <w:szCs w:val="20"/>
              </w:rPr>
              <w:t>Мероприятие 1. Субсидии на поддержку племенного животноводства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D62A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W w:w="11289" w:type="dxa"/>
              <w:tblLook w:val="0000"/>
            </w:tblPr>
            <w:tblGrid>
              <w:gridCol w:w="1810"/>
              <w:gridCol w:w="1051"/>
              <w:gridCol w:w="1108"/>
              <w:gridCol w:w="1064"/>
              <w:gridCol w:w="1094"/>
              <w:gridCol w:w="1094"/>
              <w:gridCol w:w="962"/>
              <w:gridCol w:w="1094"/>
              <w:gridCol w:w="962"/>
              <w:gridCol w:w="1050"/>
            </w:tblGrid>
            <w:tr w:rsidR="0085785F" w:rsidRPr="0099457A" w:rsidTr="0089371E">
              <w:trPr>
                <w:trHeight w:val="525"/>
              </w:trPr>
              <w:tc>
                <w:tcPr>
                  <w:tcW w:w="1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340463,4</w:t>
                  </w:r>
                </w:p>
              </w:tc>
              <w:tc>
                <w:tcPr>
                  <w:tcW w:w="106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33786,7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36024,5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37253,1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48073,3</w:t>
                  </w:r>
                </w:p>
              </w:tc>
              <w:tc>
                <w:tcPr>
                  <w:tcW w:w="10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49590,6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55065,2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80670</w:t>
                  </w:r>
                </w:p>
              </w:tc>
            </w:tr>
            <w:tr w:rsidR="0085785F" w:rsidRPr="0099457A" w:rsidTr="0089371E">
              <w:trPr>
                <w:trHeight w:val="510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47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99457A" w:rsidRDefault="0085785F" w:rsidP="00F85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99457A" w:rsidTr="0089371E">
              <w:trPr>
                <w:trHeight w:val="52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99457A" w:rsidTr="0089371E">
              <w:trPr>
                <w:trHeight w:val="79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99457A" w:rsidTr="0089371E">
              <w:trPr>
                <w:trHeight w:val="465"/>
              </w:trPr>
              <w:tc>
                <w:tcPr>
                  <w:tcW w:w="181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5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10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340463,4</w:t>
                  </w:r>
                </w:p>
              </w:tc>
              <w:tc>
                <w:tcPr>
                  <w:tcW w:w="106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33786,7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36024,5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37253,1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48073,3</w:t>
                  </w:r>
                </w:p>
              </w:tc>
              <w:tc>
                <w:tcPr>
                  <w:tcW w:w="10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49590,6</w:t>
                  </w:r>
                </w:p>
              </w:tc>
              <w:tc>
                <w:tcPr>
                  <w:tcW w:w="96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55065,2</w:t>
                  </w:r>
                </w:p>
              </w:tc>
              <w:tc>
                <w:tcPr>
                  <w:tcW w:w="1050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99457A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99457A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80670</w:t>
                  </w:r>
                </w:p>
              </w:tc>
            </w:tr>
          </w:tbl>
          <w:p w:rsidR="0085785F" w:rsidRDefault="0085785F"/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63" w:type="dxa"/>
          </w:tcPr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» муниципальной программы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2.5.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89371E">
              <w:rPr>
                <w:rFonts w:ascii="Times New Roman" w:hAnsi="Times New Roman"/>
                <w:sz w:val="20"/>
                <w:szCs w:val="20"/>
              </w:rPr>
              <w:t>Основное мероприятие 5. Развитие молочного скотоводства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pPr w:leftFromText="180" w:rightFromText="180" w:vertAnchor="text" w:horzAnchor="margin" w:tblpY="-186"/>
              <w:tblOverlap w:val="never"/>
              <w:tblW w:w="11021" w:type="dxa"/>
              <w:tblLook w:val="0000"/>
            </w:tblPr>
            <w:tblGrid>
              <w:gridCol w:w="1802"/>
              <w:gridCol w:w="1021"/>
              <w:gridCol w:w="1081"/>
              <w:gridCol w:w="1035"/>
              <w:gridCol w:w="1066"/>
              <w:gridCol w:w="1066"/>
              <w:gridCol w:w="931"/>
              <w:gridCol w:w="1066"/>
              <w:gridCol w:w="931"/>
              <w:gridCol w:w="1022"/>
            </w:tblGrid>
            <w:tr w:rsidR="0085785F" w:rsidRPr="0089371E" w:rsidTr="00875DB5">
              <w:trPr>
                <w:trHeight w:val="774"/>
              </w:trPr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4000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381310</w: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13000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17300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47070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68200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71600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82040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82100</w:t>
                  </w:r>
                </w:p>
              </w:tc>
            </w:tr>
            <w:tr w:rsidR="0085785F" w:rsidRPr="0089371E" w:rsidTr="00875DB5">
              <w:trPr>
                <w:trHeight w:val="632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21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89371E" w:rsidRDefault="0085785F" w:rsidP="00875D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89371E" w:rsidTr="00875DB5">
              <w:trPr>
                <w:trHeight w:val="680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21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89371E" w:rsidRDefault="0085785F" w:rsidP="00875D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89371E" w:rsidTr="00875DB5">
              <w:trPr>
                <w:trHeight w:val="885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2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89371E" w:rsidTr="00875DB5">
              <w:trPr>
                <w:trHeight w:val="680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4000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381 310</w:t>
                  </w:r>
                </w:p>
              </w:tc>
              <w:tc>
                <w:tcPr>
                  <w:tcW w:w="103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13 000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17 300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47 070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68 200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71 600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82 040</w:t>
                  </w:r>
                </w:p>
              </w:tc>
              <w:tc>
                <w:tcPr>
                  <w:tcW w:w="102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875DB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82 100</w:t>
                  </w:r>
                </w:p>
              </w:tc>
            </w:tr>
          </w:tbl>
          <w:p w:rsidR="0085785F" w:rsidRDefault="0085785F"/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F85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963" w:type="dxa"/>
          </w:tcPr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2.5.1.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0142E0">
              <w:rPr>
                <w:rFonts w:ascii="Times New Roman" w:hAnsi="Times New Roman"/>
                <w:sz w:val="20"/>
                <w:szCs w:val="20"/>
              </w:rPr>
              <w:t>Мероприятие 1. Субсидии на 1 килограмм реализованного и (или) отгруженного на собственную переработку молока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p w:rsidR="0085785F" w:rsidRDefault="0085785F"/>
          <w:tbl>
            <w:tblPr>
              <w:tblpPr w:leftFromText="180" w:rightFromText="180" w:vertAnchor="text" w:horzAnchor="margin" w:tblpY="-186"/>
              <w:tblOverlap w:val="never"/>
              <w:tblW w:w="11021" w:type="dxa"/>
              <w:tblLook w:val="0000"/>
            </w:tblPr>
            <w:tblGrid>
              <w:gridCol w:w="1802"/>
              <w:gridCol w:w="1021"/>
              <w:gridCol w:w="1081"/>
              <w:gridCol w:w="1035"/>
              <w:gridCol w:w="1066"/>
              <w:gridCol w:w="1066"/>
              <w:gridCol w:w="931"/>
              <w:gridCol w:w="1066"/>
              <w:gridCol w:w="931"/>
              <w:gridCol w:w="1022"/>
            </w:tblGrid>
            <w:tr w:rsidR="0085785F" w:rsidRPr="0089371E" w:rsidTr="00F8573B">
              <w:trPr>
                <w:trHeight w:val="774"/>
              </w:trPr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4000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381310</w: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13000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17300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47070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68200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71600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82040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82100</w:t>
                  </w:r>
                </w:p>
              </w:tc>
            </w:tr>
            <w:tr w:rsidR="0085785F" w:rsidRPr="0089371E" w:rsidTr="00F8573B">
              <w:trPr>
                <w:trHeight w:val="632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21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89371E" w:rsidRDefault="0085785F" w:rsidP="00F85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89371E" w:rsidTr="00F8573B">
              <w:trPr>
                <w:trHeight w:val="680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219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89371E" w:rsidRDefault="0085785F" w:rsidP="00F85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89371E" w:rsidTr="00F8573B">
              <w:trPr>
                <w:trHeight w:val="885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3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2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89371E" w:rsidTr="00F8573B">
              <w:trPr>
                <w:trHeight w:val="680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4000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381 310</w:t>
                  </w:r>
                </w:p>
              </w:tc>
              <w:tc>
                <w:tcPr>
                  <w:tcW w:w="103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13 000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17 300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47 070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68 200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71 600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82 040</w:t>
                  </w:r>
                </w:p>
              </w:tc>
              <w:tc>
                <w:tcPr>
                  <w:tcW w:w="102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89371E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89371E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82 100</w:t>
                  </w:r>
                </w:p>
              </w:tc>
            </w:tr>
          </w:tbl>
          <w:p w:rsidR="0085785F" w:rsidRDefault="0085785F" w:rsidP="00F8573B"/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963" w:type="dxa"/>
          </w:tcPr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2.6.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0B395B">
              <w:rPr>
                <w:rFonts w:ascii="Times New Roman" w:hAnsi="Times New Roman"/>
                <w:sz w:val="20"/>
                <w:szCs w:val="20"/>
              </w:rPr>
              <w:t>Основное мероприятие 6. Техническая и технологическая модернизация, обновление парка сельскохозяйственной техники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tbl>
            <w:tblPr>
              <w:tblpPr w:leftFromText="180" w:rightFromText="180" w:vertAnchor="text" w:horzAnchor="margin" w:tblpY="457"/>
              <w:tblW w:w="11023" w:type="dxa"/>
              <w:tblLook w:val="0000"/>
            </w:tblPr>
            <w:tblGrid>
              <w:gridCol w:w="1802"/>
              <w:gridCol w:w="1021"/>
              <w:gridCol w:w="1081"/>
              <w:gridCol w:w="1036"/>
              <w:gridCol w:w="1066"/>
              <w:gridCol w:w="1066"/>
              <w:gridCol w:w="931"/>
              <w:gridCol w:w="1066"/>
              <w:gridCol w:w="931"/>
              <w:gridCol w:w="1023"/>
            </w:tblGrid>
            <w:tr w:rsidR="0085785F" w:rsidRPr="000B395B" w:rsidTr="000B395B">
              <w:trPr>
                <w:trHeight w:val="509"/>
              </w:trPr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41900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500359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140206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25777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127624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149654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26553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15795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14750</w:t>
                  </w:r>
                </w:p>
              </w:tc>
            </w:tr>
            <w:tr w:rsidR="0085785F" w:rsidRPr="000B395B" w:rsidTr="000B395B">
              <w:trPr>
                <w:trHeight w:val="732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22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0B395B" w:rsidRDefault="0085785F" w:rsidP="000B39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0B395B" w:rsidTr="000B395B">
              <w:trPr>
                <w:trHeight w:val="653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22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0B395B" w:rsidRDefault="0085785F" w:rsidP="000B395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0B395B" w:rsidTr="000B395B">
              <w:trPr>
                <w:trHeight w:val="843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3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0B395B" w:rsidTr="000B395B">
              <w:trPr>
                <w:trHeight w:val="477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41900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500359</w:t>
                  </w:r>
                </w:p>
              </w:tc>
              <w:tc>
                <w:tcPr>
                  <w:tcW w:w="103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140206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25777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127624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149654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26553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15795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0B395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14750</w:t>
                  </w:r>
                </w:p>
              </w:tc>
            </w:tr>
          </w:tbl>
          <w:p w:rsidR="0085785F" w:rsidRPr="0089371E" w:rsidRDefault="0085785F" w:rsidP="00875D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F8573B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F85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963" w:type="dxa"/>
          </w:tcPr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2.6.1.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0B395B">
              <w:rPr>
                <w:rFonts w:ascii="Times New Roman" w:hAnsi="Times New Roman"/>
                <w:sz w:val="20"/>
                <w:szCs w:val="20"/>
              </w:rPr>
              <w:t>Мероприятие 1. Субсидии на возмещение части затрат на приобретение сельскохозяйственной техники, оборудования для модернизации производства сельскохозяйственной продукции, её переработки (в том числе глубокой), предпродажной подготовки и реализации готовой продукции, в том числе по договорам финансовой аренды (лизинга) (в том числе крестьянским (фермерским) хозяйствам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tbl>
            <w:tblPr>
              <w:tblpPr w:leftFromText="180" w:rightFromText="180" w:vertAnchor="text" w:horzAnchor="margin" w:tblpY="457"/>
              <w:tblW w:w="11023" w:type="dxa"/>
              <w:tblLook w:val="0000"/>
            </w:tblPr>
            <w:tblGrid>
              <w:gridCol w:w="1802"/>
              <w:gridCol w:w="1021"/>
              <w:gridCol w:w="1081"/>
              <w:gridCol w:w="1036"/>
              <w:gridCol w:w="1066"/>
              <w:gridCol w:w="1066"/>
              <w:gridCol w:w="931"/>
              <w:gridCol w:w="1066"/>
              <w:gridCol w:w="931"/>
              <w:gridCol w:w="1023"/>
            </w:tblGrid>
            <w:tr w:rsidR="0085785F" w:rsidRPr="000B395B" w:rsidTr="00F8573B">
              <w:trPr>
                <w:trHeight w:val="509"/>
              </w:trPr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02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41900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500359</w:t>
                  </w:r>
                </w:p>
              </w:tc>
              <w:tc>
                <w:tcPr>
                  <w:tcW w:w="103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140206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25777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127624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149654</w:t>
                  </w:r>
                </w:p>
              </w:tc>
              <w:tc>
                <w:tcPr>
                  <w:tcW w:w="106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26553</w:t>
                  </w:r>
                </w:p>
              </w:tc>
              <w:tc>
                <w:tcPr>
                  <w:tcW w:w="93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15795</w:t>
                  </w:r>
                </w:p>
              </w:tc>
              <w:tc>
                <w:tcPr>
                  <w:tcW w:w="102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14750</w:t>
                  </w:r>
                </w:p>
              </w:tc>
            </w:tr>
            <w:tr w:rsidR="0085785F" w:rsidRPr="000B395B" w:rsidTr="00F8573B">
              <w:trPr>
                <w:trHeight w:val="732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922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0B395B" w:rsidRDefault="0085785F" w:rsidP="00F85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0B395B" w:rsidTr="00F8573B">
              <w:trPr>
                <w:trHeight w:val="653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9221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0B395B" w:rsidRDefault="0085785F" w:rsidP="00F85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0B395B" w:rsidTr="00F8573B">
              <w:trPr>
                <w:trHeight w:val="843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3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0B395B" w:rsidTr="00F8573B">
              <w:trPr>
                <w:trHeight w:val="477"/>
              </w:trPr>
              <w:tc>
                <w:tcPr>
                  <w:tcW w:w="180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102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41900</w:t>
                  </w:r>
                </w:p>
              </w:tc>
              <w:tc>
                <w:tcPr>
                  <w:tcW w:w="108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500359</w:t>
                  </w:r>
                </w:p>
              </w:tc>
              <w:tc>
                <w:tcPr>
                  <w:tcW w:w="103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140206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25777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127624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149654</w:t>
                  </w:r>
                </w:p>
              </w:tc>
              <w:tc>
                <w:tcPr>
                  <w:tcW w:w="106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26553</w:t>
                  </w:r>
                </w:p>
              </w:tc>
              <w:tc>
                <w:tcPr>
                  <w:tcW w:w="931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15795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0B395B" w:rsidRDefault="0085785F" w:rsidP="00F8573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0B395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14750</w:t>
                  </w:r>
                </w:p>
              </w:tc>
            </w:tr>
          </w:tbl>
          <w:p w:rsidR="0085785F" w:rsidRPr="0089371E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963" w:type="dxa"/>
          </w:tcPr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  <w:r>
              <w:rPr>
                <w:rFonts w:ascii="Times New Roman" w:hAnsi="Times New Roman"/>
                <w:sz w:val="20"/>
                <w:szCs w:val="20"/>
              </w:rPr>
              <w:t>2.6.2.</w:t>
            </w: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F8573B">
              <w:rPr>
                <w:rFonts w:ascii="Times New Roman" w:hAnsi="Times New Roman"/>
                <w:sz w:val="20"/>
                <w:szCs w:val="20"/>
              </w:rPr>
              <w:t>Мероприятие 2. Прочие субсидии организациям агропромышленного комплекса на мероприятия в сфере сельского хозяйства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1515" w:type="dxa"/>
          </w:tcPr>
          <w:tbl>
            <w:tblPr>
              <w:tblpPr w:leftFromText="180" w:rightFromText="180" w:vertAnchor="text" w:horzAnchor="margin" w:tblpXSpec="center" w:tblpY="712"/>
              <w:tblW w:w="9800" w:type="dxa"/>
              <w:tblLook w:val="0000"/>
            </w:tblPr>
            <w:tblGrid>
              <w:gridCol w:w="1647"/>
              <w:gridCol w:w="903"/>
              <w:gridCol w:w="956"/>
              <w:gridCol w:w="916"/>
              <w:gridCol w:w="943"/>
              <w:gridCol w:w="943"/>
              <w:gridCol w:w="823"/>
              <w:gridCol w:w="943"/>
              <w:gridCol w:w="823"/>
              <w:gridCol w:w="903"/>
            </w:tblGrid>
            <w:tr w:rsidR="0085785F" w:rsidRPr="00F8573B" w:rsidTr="00407BC7">
              <w:trPr>
                <w:trHeight w:val="566"/>
              </w:trPr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5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1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2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2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0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F8573B" w:rsidTr="00407BC7">
              <w:trPr>
                <w:trHeight w:val="504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8153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F8573B" w:rsidRDefault="0085785F" w:rsidP="003348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F8573B" w:rsidTr="00407BC7">
              <w:trPr>
                <w:trHeight w:val="520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8153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F8573B" w:rsidRDefault="0085785F" w:rsidP="0033488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F8573B" w:rsidTr="00407BC7">
              <w:trPr>
                <w:trHeight w:val="795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90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5785F" w:rsidRPr="00F8573B" w:rsidTr="00407BC7">
              <w:trPr>
                <w:trHeight w:val="428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90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1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4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2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3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F8573B" w:rsidRDefault="0085785F" w:rsidP="0033488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F8573B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85785F" w:rsidRPr="0089371E" w:rsidRDefault="0085785F" w:rsidP="00875D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  <w:tr w:rsidR="0085785F" w:rsidRPr="00871E43" w:rsidTr="000142E0">
        <w:trPr>
          <w:gridBefore w:val="1"/>
          <w:wBefore w:w="35" w:type="dxa"/>
        </w:trPr>
        <w:tc>
          <w:tcPr>
            <w:tcW w:w="444" w:type="dxa"/>
          </w:tcPr>
          <w:p w:rsidR="0085785F" w:rsidRDefault="0085785F" w:rsidP="00D62A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963" w:type="dxa"/>
          </w:tcPr>
          <w:p w:rsidR="0085785F" w:rsidRDefault="0085785F" w:rsidP="005732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Приложение № 1 к 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0929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F40929">
              <w:rPr>
                <w:rFonts w:ascii="Times New Roman" w:hAnsi="Times New Roman"/>
                <w:sz w:val="20"/>
                <w:szCs w:val="20"/>
                <w:lang w:eastAsia="ru-RU"/>
              </w:rPr>
              <w:t>Развитие сельского хозяйства Талдомского муниципального района на 2014-2020 годы</w:t>
            </w:r>
            <w:r w:rsidRPr="00F40929">
              <w:rPr>
                <w:rFonts w:ascii="Times New Roman" w:hAnsi="Times New Roman"/>
                <w:sz w:val="20"/>
                <w:szCs w:val="20"/>
              </w:rPr>
              <w:t xml:space="preserve">» муниципальной программы </w:t>
            </w:r>
          </w:p>
          <w:p w:rsidR="0085785F" w:rsidRDefault="0085785F" w:rsidP="005732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40929">
              <w:rPr>
                <w:rFonts w:ascii="Times New Roman" w:hAnsi="Times New Roman"/>
                <w:sz w:val="20"/>
                <w:szCs w:val="20"/>
              </w:rPr>
              <w:t>«</w:t>
            </w:r>
            <w:r w:rsidRPr="005732DC">
              <w:rPr>
                <w:rFonts w:ascii="Times New Roman" w:hAnsi="Times New Roman"/>
                <w:sz w:val="20"/>
                <w:szCs w:val="20"/>
              </w:rPr>
              <w:t>Итого по Подпрограмме III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графы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5,6,7,8,9,10,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11,12</w:t>
            </w:r>
            <w:r>
              <w:rPr>
                <w:rFonts w:ascii="Times New Roman" w:hAnsi="Times New Roman"/>
                <w:sz w:val="20"/>
                <w:szCs w:val="20"/>
              </w:rPr>
              <w:t>,13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 xml:space="preserve"> таблицы изложить в следующей р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9012D">
              <w:rPr>
                <w:rFonts w:ascii="Times New Roman" w:hAnsi="Times New Roman"/>
                <w:sz w:val="20"/>
                <w:szCs w:val="20"/>
              </w:rPr>
              <w:t>дакции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85F" w:rsidRDefault="0085785F" w:rsidP="00F85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15" w:type="dxa"/>
          </w:tcPr>
          <w:tbl>
            <w:tblPr>
              <w:tblpPr w:leftFromText="180" w:rightFromText="180" w:vertAnchor="text" w:horzAnchor="margin" w:tblpXSpec="center" w:tblpY="52"/>
              <w:tblW w:w="10027" w:type="dxa"/>
              <w:tblLook w:val="0000"/>
            </w:tblPr>
            <w:tblGrid>
              <w:gridCol w:w="1647"/>
              <w:gridCol w:w="928"/>
              <w:gridCol w:w="982"/>
              <w:gridCol w:w="942"/>
              <w:gridCol w:w="969"/>
              <w:gridCol w:w="969"/>
              <w:gridCol w:w="846"/>
              <w:gridCol w:w="969"/>
              <w:gridCol w:w="846"/>
              <w:gridCol w:w="929"/>
            </w:tblGrid>
            <w:tr w:rsidR="0085785F" w:rsidRPr="005732DC" w:rsidTr="005732DC">
              <w:trPr>
                <w:trHeight w:val="539"/>
              </w:trPr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92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49500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3942000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187000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323000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422000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664000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  <w:tc>
                <w:tcPr>
                  <w:tcW w:w="92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</w:tr>
            <w:tr w:rsidR="0085785F" w:rsidRPr="005732DC" w:rsidTr="005732DC">
              <w:trPr>
                <w:trHeight w:val="481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8380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5732DC" w:rsidRDefault="0085785F" w:rsidP="000468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сельхозтоваропроизводители получают напрямую из бюджета Московской области</w:t>
                  </w:r>
                </w:p>
              </w:tc>
            </w:tr>
            <w:tr w:rsidR="0085785F" w:rsidRPr="005732DC" w:rsidTr="005732DC">
              <w:trPr>
                <w:trHeight w:val="495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федерального бюджета</w:t>
                  </w:r>
                </w:p>
              </w:tc>
              <w:tc>
                <w:tcPr>
                  <w:tcW w:w="8380" w:type="dxa"/>
                  <w:gridSpan w:val="9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85785F" w:rsidRPr="005732DC" w:rsidRDefault="0085785F" w:rsidP="0004680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 xml:space="preserve">Средства сельхозтоваропроизводители получают напрямую из федерального бюджета </w:t>
                  </w:r>
                </w:p>
              </w:tc>
            </w:tr>
            <w:tr w:rsidR="0085785F" w:rsidRPr="005732DC" w:rsidTr="005732DC">
              <w:trPr>
                <w:trHeight w:val="758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Средства бюджета Талдомского муниципального района</w:t>
                  </w:r>
                </w:p>
              </w:tc>
              <w:tc>
                <w:tcPr>
                  <w:tcW w:w="92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8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4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84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85785F" w:rsidRPr="005732DC" w:rsidTr="005732DC">
              <w:trPr>
                <w:trHeight w:val="408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Внебюджетные источники</w:t>
                  </w:r>
                </w:p>
              </w:tc>
              <w:tc>
                <w:tcPr>
                  <w:tcW w:w="928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49500</w:t>
                  </w:r>
                </w:p>
              </w:tc>
              <w:tc>
                <w:tcPr>
                  <w:tcW w:w="98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3942000</w:t>
                  </w:r>
                </w:p>
              </w:tc>
              <w:tc>
                <w:tcPr>
                  <w:tcW w:w="942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187000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323000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422000</w:t>
                  </w:r>
                </w:p>
              </w:tc>
              <w:tc>
                <w:tcPr>
                  <w:tcW w:w="84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664000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  <w:tc>
                <w:tcPr>
                  <w:tcW w:w="846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  <w:tc>
                <w:tcPr>
                  <w:tcW w:w="929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</w:tr>
            <w:tr w:rsidR="0085785F" w:rsidRPr="005732DC" w:rsidTr="005732DC">
              <w:trPr>
                <w:trHeight w:val="627"/>
              </w:trPr>
              <w:tc>
                <w:tcPr>
                  <w:tcW w:w="164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ИТОГО по подпрограмме</w:t>
                  </w:r>
                </w:p>
              </w:tc>
              <w:tc>
                <w:tcPr>
                  <w:tcW w:w="92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49500</w:t>
                  </w:r>
                </w:p>
              </w:tc>
              <w:tc>
                <w:tcPr>
                  <w:tcW w:w="98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3942000</w:t>
                  </w:r>
                </w:p>
              </w:tc>
              <w:tc>
                <w:tcPr>
                  <w:tcW w:w="94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187000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323000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422000</w:t>
                  </w:r>
                </w:p>
              </w:tc>
              <w:tc>
                <w:tcPr>
                  <w:tcW w:w="8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664000</w:t>
                  </w:r>
                </w:p>
              </w:tc>
              <w:tc>
                <w:tcPr>
                  <w:tcW w:w="96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  <w:tc>
                <w:tcPr>
                  <w:tcW w:w="84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  <w:tc>
                <w:tcPr>
                  <w:tcW w:w="92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5785F" w:rsidRPr="005732DC" w:rsidRDefault="0085785F" w:rsidP="0004680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732D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782000</w:t>
                  </w:r>
                </w:p>
              </w:tc>
            </w:tr>
          </w:tbl>
          <w:p w:rsidR="0085785F" w:rsidRDefault="0085785F" w:rsidP="003348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5785F" w:rsidRPr="00F8573B" w:rsidRDefault="0085785F" w:rsidP="003348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</w:tcPr>
          <w:p w:rsidR="0085785F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Изменение объемов финансирования:</w:t>
            </w:r>
          </w:p>
          <w:p w:rsidR="0085785F" w:rsidRPr="00997A2D" w:rsidRDefault="0085785F" w:rsidP="00375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6F71">
              <w:rPr>
                <w:rFonts w:ascii="Times New Roman" w:hAnsi="Times New Roman"/>
                <w:sz w:val="20"/>
                <w:szCs w:val="20"/>
              </w:rPr>
              <w:t>Средства сельхозтоваропро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1B6F71">
              <w:rPr>
                <w:rFonts w:ascii="Times New Roman" w:hAnsi="Times New Roman"/>
                <w:sz w:val="20"/>
                <w:szCs w:val="20"/>
              </w:rPr>
              <w:t>изводители получают напрямую из Федерального бюджета и бюджета Московской области (показатели финансирования не вносятся в ГАСУ МО)</w:t>
            </w:r>
          </w:p>
        </w:tc>
      </w:tr>
    </w:tbl>
    <w:p w:rsidR="0085785F" w:rsidRPr="00D31CC6" w:rsidRDefault="0085785F" w:rsidP="005732DC">
      <w:pPr>
        <w:tabs>
          <w:tab w:val="left" w:pos="1335"/>
        </w:tabs>
      </w:pPr>
    </w:p>
    <w:sectPr w:rsidR="0085785F" w:rsidRPr="00D31CC6" w:rsidSect="00871E43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237247"/>
    <w:multiLevelType w:val="hybridMultilevel"/>
    <w:tmpl w:val="299F2E4D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B84EA34A"/>
    <w:multiLevelType w:val="hybridMultilevel"/>
    <w:tmpl w:val="E2D193F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EC9AE1EC"/>
    <w:multiLevelType w:val="hybridMultilevel"/>
    <w:tmpl w:val="CF4FC3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D314DEA"/>
    <w:multiLevelType w:val="hybridMultilevel"/>
    <w:tmpl w:val="AF967F20"/>
    <w:lvl w:ilvl="0" w:tplc="5B0E87E0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10BC332C"/>
    <w:multiLevelType w:val="hybridMultilevel"/>
    <w:tmpl w:val="74E4B6C4"/>
    <w:lvl w:ilvl="0" w:tplc="2D6034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473DC3"/>
    <w:multiLevelType w:val="hybridMultilevel"/>
    <w:tmpl w:val="2C0AD8DC"/>
    <w:lvl w:ilvl="0" w:tplc="0DE20FB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911"/>
        </w:tabs>
        <w:ind w:left="9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1"/>
        </w:tabs>
        <w:ind w:left="1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1"/>
        </w:tabs>
        <w:ind w:left="2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1"/>
        </w:tabs>
        <w:ind w:left="30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1"/>
        </w:tabs>
        <w:ind w:left="3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1"/>
        </w:tabs>
        <w:ind w:left="4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1"/>
        </w:tabs>
        <w:ind w:left="52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1"/>
        </w:tabs>
        <w:ind w:left="5951" w:hanging="360"/>
      </w:pPr>
      <w:rPr>
        <w:rFonts w:ascii="Wingdings" w:hAnsi="Wingdings" w:hint="default"/>
      </w:rPr>
    </w:lvl>
  </w:abstractNum>
  <w:abstractNum w:abstractNumId="6">
    <w:nsid w:val="229E4D73"/>
    <w:multiLevelType w:val="hybridMultilevel"/>
    <w:tmpl w:val="A7C2152A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4A073C91"/>
    <w:multiLevelType w:val="multilevel"/>
    <w:tmpl w:val="0C264964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8">
    <w:nsid w:val="53FF32B4"/>
    <w:multiLevelType w:val="hybridMultilevel"/>
    <w:tmpl w:val="CD360F78"/>
    <w:lvl w:ilvl="0" w:tplc="5B0E87E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56C22B27"/>
    <w:multiLevelType w:val="multilevel"/>
    <w:tmpl w:val="0C264964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0">
    <w:nsid w:val="5E911D5A"/>
    <w:multiLevelType w:val="multilevel"/>
    <w:tmpl w:val="47B2E286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9"/>
        </w:tabs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>
    <w:nsid w:val="7A544591"/>
    <w:multiLevelType w:val="hybridMultilevel"/>
    <w:tmpl w:val="FA0C399A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AD643A1"/>
    <w:multiLevelType w:val="hybridMultilevel"/>
    <w:tmpl w:val="4EB25A52"/>
    <w:lvl w:ilvl="0" w:tplc="1478B72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3">
    <w:nsid w:val="7E8761E2"/>
    <w:multiLevelType w:val="hybridMultilevel"/>
    <w:tmpl w:val="BF04AFAE"/>
    <w:lvl w:ilvl="0" w:tplc="5B0E87E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1"/>
  </w:num>
  <w:num w:numId="4">
    <w:abstractNumId w:val="3"/>
  </w:num>
  <w:num w:numId="5">
    <w:abstractNumId w:val="4"/>
  </w:num>
  <w:num w:numId="6">
    <w:abstractNumId w:val="13"/>
  </w:num>
  <w:num w:numId="7">
    <w:abstractNumId w:val="10"/>
  </w:num>
  <w:num w:numId="8">
    <w:abstractNumId w:val="2"/>
  </w:num>
  <w:num w:numId="9">
    <w:abstractNumId w:val="6"/>
  </w:num>
  <w:num w:numId="10">
    <w:abstractNumId w:val="7"/>
  </w:num>
  <w:num w:numId="11">
    <w:abstractNumId w:val="9"/>
  </w:num>
  <w:num w:numId="12">
    <w:abstractNumId w:val="1"/>
  </w:num>
  <w:num w:numId="13">
    <w:abstractNumId w:val="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6C0"/>
    <w:rsid w:val="00002344"/>
    <w:rsid w:val="00004520"/>
    <w:rsid w:val="000142E0"/>
    <w:rsid w:val="00015777"/>
    <w:rsid w:val="00044BCC"/>
    <w:rsid w:val="00046809"/>
    <w:rsid w:val="00076E30"/>
    <w:rsid w:val="0008149C"/>
    <w:rsid w:val="000859D3"/>
    <w:rsid w:val="0009563D"/>
    <w:rsid w:val="000B395B"/>
    <w:rsid w:val="000B6E1A"/>
    <w:rsid w:val="000C2FF6"/>
    <w:rsid w:val="000C5E16"/>
    <w:rsid w:val="000D36A6"/>
    <w:rsid w:val="000E05A2"/>
    <w:rsid w:val="000E71B9"/>
    <w:rsid w:val="001037EE"/>
    <w:rsid w:val="00110BD3"/>
    <w:rsid w:val="00123831"/>
    <w:rsid w:val="00132118"/>
    <w:rsid w:val="00142C47"/>
    <w:rsid w:val="001708E8"/>
    <w:rsid w:val="00175DA0"/>
    <w:rsid w:val="001B6F71"/>
    <w:rsid w:val="001E13BE"/>
    <w:rsid w:val="00217829"/>
    <w:rsid w:val="00231B2A"/>
    <w:rsid w:val="0026195C"/>
    <w:rsid w:val="00276A1A"/>
    <w:rsid w:val="00296E00"/>
    <w:rsid w:val="0029748C"/>
    <w:rsid w:val="002A5FEA"/>
    <w:rsid w:val="002B47B8"/>
    <w:rsid w:val="002C0422"/>
    <w:rsid w:val="002C087C"/>
    <w:rsid w:val="002C0E91"/>
    <w:rsid w:val="002E586B"/>
    <w:rsid w:val="00302B88"/>
    <w:rsid w:val="00305FC0"/>
    <w:rsid w:val="003062E3"/>
    <w:rsid w:val="00310857"/>
    <w:rsid w:val="00321947"/>
    <w:rsid w:val="00334885"/>
    <w:rsid w:val="00336224"/>
    <w:rsid w:val="0034030F"/>
    <w:rsid w:val="00345F71"/>
    <w:rsid w:val="003602C9"/>
    <w:rsid w:val="00366237"/>
    <w:rsid w:val="00372819"/>
    <w:rsid w:val="00375506"/>
    <w:rsid w:val="003869C6"/>
    <w:rsid w:val="003A11D8"/>
    <w:rsid w:val="003A67C9"/>
    <w:rsid w:val="003B4066"/>
    <w:rsid w:val="003D56C0"/>
    <w:rsid w:val="00403765"/>
    <w:rsid w:val="00405E69"/>
    <w:rsid w:val="004076EA"/>
    <w:rsid w:val="00407BC7"/>
    <w:rsid w:val="0041279A"/>
    <w:rsid w:val="0042610F"/>
    <w:rsid w:val="00466AB1"/>
    <w:rsid w:val="00481AC2"/>
    <w:rsid w:val="00493340"/>
    <w:rsid w:val="004A6592"/>
    <w:rsid w:val="004B061A"/>
    <w:rsid w:val="004C2993"/>
    <w:rsid w:val="004F3380"/>
    <w:rsid w:val="005422DB"/>
    <w:rsid w:val="005732DC"/>
    <w:rsid w:val="005A2447"/>
    <w:rsid w:val="005C5331"/>
    <w:rsid w:val="005C5CFC"/>
    <w:rsid w:val="005C619C"/>
    <w:rsid w:val="005D5D8A"/>
    <w:rsid w:val="005E4DFC"/>
    <w:rsid w:val="0062132F"/>
    <w:rsid w:val="00622E1E"/>
    <w:rsid w:val="00626EA4"/>
    <w:rsid w:val="0065130B"/>
    <w:rsid w:val="00655CB4"/>
    <w:rsid w:val="006728D9"/>
    <w:rsid w:val="00676797"/>
    <w:rsid w:val="00696140"/>
    <w:rsid w:val="006971BE"/>
    <w:rsid w:val="006C206B"/>
    <w:rsid w:val="006D4EEF"/>
    <w:rsid w:val="006D6F8F"/>
    <w:rsid w:val="006F275B"/>
    <w:rsid w:val="006F61BA"/>
    <w:rsid w:val="00700245"/>
    <w:rsid w:val="007002C4"/>
    <w:rsid w:val="00717909"/>
    <w:rsid w:val="00732BDF"/>
    <w:rsid w:val="00734C66"/>
    <w:rsid w:val="00743F6A"/>
    <w:rsid w:val="0076275F"/>
    <w:rsid w:val="007860FC"/>
    <w:rsid w:val="007B0627"/>
    <w:rsid w:val="007D1B56"/>
    <w:rsid w:val="007F1830"/>
    <w:rsid w:val="008158AA"/>
    <w:rsid w:val="00840C2D"/>
    <w:rsid w:val="0085785F"/>
    <w:rsid w:val="00865F90"/>
    <w:rsid w:val="00866941"/>
    <w:rsid w:val="00871E43"/>
    <w:rsid w:val="00875DB5"/>
    <w:rsid w:val="0089371E"/>
    <w:rsid w:val="00895D26"/>
    <w:rsid w:val="008A1A32"/>
    <w:rsid w:val="008E03DE"/>
    <w:rsid w:val="008E2243"/>
    <w:rsid w:val="008E542D"/>
    <w:rsid w:val="00905A09"/>
    <w:rsid w:val="00911306"/>
    <w:rsid w:val="00911B56"/>
    <w:rsid w:val="009474CC"/>
    <w:rsid w:val="00956361"/>
    <w:rsid w:val="00963BF9"/>
    <w:rsid w:val="0099457A"/>
    <w:rsid w:val="00997A2D"/>
    <w:rsid w:val="009B47D0"/>
    <w:rsid w:val="009C09DF"/>
    <w:rsid w:val="009E3863"/>
    <w:rsid w:val="009E4856"/>
    <w:rsid w:val="00A011B2"/>
    <w:rsid w:val="00A3044E"/>
    <w:rsid w:val="00A477EE"/>
    <w:rsid w:val="00A542EA"/>
    <w:rsid w:val="00A602D1"/>
    <w:rsid w:val="00A74391"/>
    <w:rsid w:val="00A87C84"/>
    <w:rsid w:val="00AA272D"/>
    <w:rsid w:val="00AA633C"/>
    <w:rsid w:val="00AD331E"/>
    <w:rsid w:val="00AE23E1"/>
    <w:rsid w:val="00AF02E5"/>
    <w:rsid w:val="00AF51A6"/>
    <w:rsid w:val="00B05F3B"/>
    <w:rsid w:val="00B064D9"/>
    <w:rsid w:val="00B1756D"/>
    <w:rsid w:val="00B70082"/>
    <w:rsid w:val="00B70110"/>
    <w:rsid w:val="00B734B9"/>
    <w:rsid w:val="00B809A6"/>
    <w:rsid w:val="00BB1A34"/>
    <w:rsid w:val="00BB1D7E"/>
    <w:rsid w:val="00BB2457"/>
    <w:rsid w:val="00BE0F3B"/>
    <w:rsid w:val="00BF1568"/>
    <w:rsid w:val="00C0154E"/>
    <w:rsid w:val="00C50DD4"/>
    <w:rsid w:val="00C673B0"/>
    <w:rsid w:val="00C878B6"/>
    <w:rsid w:val="00CC5ED4"/>
    <w:rsid w:val="00CC7199"/>
    <w:rsid w:val="00CF6035"/>
    <w:rsid w:val="00CF7A3D"/>
    <w:rsid w:val="00D16DB1"/>
    <w:rsid w:val="00D26548"/>
    <w:rsid w:val="00D31CC6"/>
    <w:rsid w:val="00D505B6"/>
    <w:rsid w:val="00D62A1E"/>
    <w:rsid w:val="00D75056"/>
    <w:rsid w:val="00DA10DA"/>
    <w:rsid w:val="00DE1DAD"/>
    <w:rsid w:val="00DF0DCA"/>
    <w:rsid w:val="00DF3265"/>
    <w:rsid w:val="00E15211"/>
    <w:rsid w:val="00E246C7"/>
    <w:rsid w:val="00E270AF"/>
    <w:rsid w:val="00E4438A"/>
    <w:rsid w:val="00E55CCF"/>
    <w:rsid w:val="00E6239E"/>
    <w:rsid w:val="00E81D45"/>
    <w:rsid w:val="00E81F85"/>
    <w:rsid w:val="00E86C56"/>
    <w:rsid w:val="00E9012D"/>
    <w:rsid w:val="00E92824"/>
    <w:rsid w:val="00E94021"/>
    <w:rsid w:val="00E9669F"/>
    <w:rsid w:val="00EB252A"/>
    <w:rsid w:val="00EC0B09"/>
    <w:rsid w:val="00EE49F7"/>
    <w:rsid w:val="00F00638"/>
    <w:rsid w:val="00F3048F"/>
    <w:rsid w:val="00F40929"/>
    <w:rsid w:val="00F671D8"/>
    <w:rsid w:val="00F8573B"/>
    <w:rsid w:val="00FA50FE"/>
    <w:rsid w:val="00FB1481"/>
    <w:rsid w:val="00FB47E4"/>
    <w:rsid w:val="00FC7A41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79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96E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1"/>
    <w:uiPriority w:val="99"/>
    <w:rsid w:val="006767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69C6"/>
    <w:rPr>
      <w:rFonts w:ascii="Times New Roman" w:hAnsi="Times New Roman" w:cs="Times New Roman"/>
      <w:sz w:val="2"/>
      <w:lang w:eastAsia="en-US"/>
    </w:rPr>
  </w:style>
  <w:style w:type="character" w:customStyle="1" w:styleId="BalloonTextChar1">
    <w:name w:val="Balloon Text Char1"/>
    <w:link w:val="BalloonText"/>
    <w:uiPriority w:val="99"/>
    <w:locked/>
    <w:rsid w:val="00676797"/>
    <w:rPr>
      <w:rFonts w:ascii="Tahoma" w:hAnsi="Tahoma"/>
      <w:sz w:val="16"/>
      <w:lang w:val="ru-RU" w:eastAsia="en-US"/>
    </w:rPr>
  </w:style>
  <w:style w:type="paragraph" w:customStyle="1" w:styleId="Default">
    <w:name w:val="Default"/>
    <w:uiPriority w:val="99"/>
    <w:rsid w:val="0067679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imesNewRoman">
    <w:name w:val="Обычный + Times New Roman"/>
    <w:aliases w:val="По ширине,Первая строка:  1,25 см,После:  0 пт,..."/>
    <w:basedOn w:val="Default"/>
    <w:uiPriority w:val="99"/>
    <w:rsid w:val="00676797"/>
    <w:rPr>
      <w:sz w:val="20"/>
      <w:szCs w:val="22"/>
    </w:rPr>
  </w:style>
  <w:style w:type="paragraph" w:customStyle="1" w:styleId="ConsPlusCell">
    <w:name w:val="ConsPlusCell"/>
    <w:uiPriority w:val="99"/>
    <w:rsid w:val="00676797"/>
    <w:pPr>
      <w:widowControl w:val="0"/>
      <w:autoSpaceDE w:val="0"/>
      <w:autoSpaceDN w:val="0"/>
      <w:adjustRightInd w:val="0"/>
    </w:pPr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7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686</TotalTime>
  <Pages>21</Pages>
  <Words>4979</Words>
  <Characters>28383</Characters>
  <Application>Microsoft Office Outlook</Application>
  <DocSecurity>0</DocSecurity>
  <Lines>0</Lines>
  <Paragraphs>0</Paragraphs>
  <ScaleCrop>false</ScaleCrop>
  <Company>mineconom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Капитоненко Е.А.</dc:creator>
  <cp:keywords/>
  <dc:description/>
  <cp:lastModifiedBy>Olga</cp:lastModifiedBy>
  <cp:revision>143</cp:revision>
  <dcterms:created xsi:type="dcterms:W3CDTF">2014-10-15T07:47:00Z</dcterms:created>
  <dcterms:modified xsi:type="dcterms:W3CDTF">2016-03-14T08:40:00Z</dcterms:modified>
</cp:coreProperties>
</file>